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EF153" w14:textId="79C4871A" w:rsidR="008D712F" w:rsidRPr="008D712F" w:rsidRDefault="001F6BF4" w:rsidP="008D712F">
      <w:pPr>
        <w:pStyle w:val="Titel"/>
        <w:rPr>
          <w:sz w:val="36"/>
          <w:szCs w:val="28"/>
        </w:rPr>
      </w:pPr>
      <w:r w:rsidRPr="001F6BF4">
        <w:rPr>
          <w:sz w:val="36"/>
          <w:szCs w:val="28"/>
        </w:rPr>
        <w:t>Projektzufriedenheit</w:t>
      </w:r>
    </w:p>
    <w:tbl>
      <w:tblPr>
        <w:tblStyle w:val="Tabellenraster"/>
        <w:tblW w:w="10273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87888A"/>
          <w:insideV w:val="single" w:sz="8" w:space="0" w:color="87888A"/>
        </w:tblBorders>
        <w:tblLook w:val="01E0" w:firstRow="1" w:lastRow="1" w:firstColumn="1" w:lastColumn="1" w:noHBand="0" w:noVBand="0"/>
      </w:tblPr>
      <w:tblGrid>
        <w:gridCol w:w="2155"/>
        <w:gridCol w:w="2640"/>
        <w:gridCol w:w="1178"/>
        <w:gridCol w:w="977"/>
        <w:gridCol w:w="3323"/>
      </w:tblGrid>
      <w:tr w:rsidR="001F6BF4" w:rsidRPr="00073C48" w14:paraId="3C35F9D5" w14:textId="77777777" w:rsidTr="001F6BF4">
        <w:trPr>
          <w:cantSplit/>
          <w:tblHeader/>
        </w:trPr>
        <w:tc>
          <w:tcPr>
            <w:tcW w:w="2155" w:type="dxa"/>
            <w:shd w:val="clear" w:color="auto" w:fill="707173"/>
          </w:tcPr>
          <w:p w14:paraId="3D19C2E6" w14:textId="77777777" w:rsidR="001F6BF4" w:rsidRPr="00073C48" w:rsidRDefault="001F6BF4" w:rsidP="00E97274">
            <w:pPr>
              <w:pStyle w:val="Tabelle-berschriftW"/>
            </w:pPr>
            <w:r w:rsidRPr="00073C48">
              <w:t>Projekt</w:t>
            </w:r>
          </w:p>
        </w:tc>
        <w:tc>
          <w:tcPr>
            <w:tcW w:w="8118" w:type="dxa"/>
            <w:gridSpan w:val="4"/>
            <w:shd w:val="clear" w:color="auto" w:fill="auto"/>
          </w:tcPr>
          <w:p w14:paraId="2056C7A6" w14:textId="77777777" w:rsidR="001F6BF4" w:rsidRPr="00073C48" w:rsidRDefault="001F6BF4" w:rsidP="00E97274">
            <w:pPr>
              <w:pStyle w:val="Tabelle-berschriftS"/>
            </w:pPr>
          </w:p>
        </w:tc>
      </w:tr>
      <w:tr w:rsidR="001F6BF4" w:rsidRPr="00073C48" w14:paraId="5387582B" w14:textId="77777777" w:rsidTr="001F6BF4">
        <w:trPr>
          <w:cantSplit/>
        </w:trPr>
        <w:tc>
          <w:tcPr>
            <w:tcW w:w="2155" w:type="dxa"/>
            <w:shd w:val="clear" w:color="auto" w:fill="707173"/>
          </w:tcPr>
          <w:p w14:paraId="7DBE21A3" w14:textId="77777777" w:rsidR="001F6BF4" w:rsidRPr="00073C48" w:rsidRDefault="001F6BF4" w:rsidP="00E97274">
            <w:pPr>
              <w:pStyle w:val="Tabelle-berschriftW"/>
            </w:pPr>
            <w:r w:rsidRPr="00073C48">
              <w:t>Projektnummer</w:t>
            </w:r>
          </w:p>
        </w:tc>
        <w:tc>
          <w:tcPr>
            <w:tcW w:w="2640" w:type="dxa"/>
            <w:shd w:val="clear" w:color="auto" w:fill="auto"/>
          </w:tcPr>
          <w:p w14:paraId="021D7270" w14:textId="77777777" w:rsidR="001F6BF4" w:rsidRPr="00073C48" w:rsidRDefault="001F6BF4" w:rsidP="00E97274">
            <w:pPr>
              <w:pStyle w:val="Tabelle-zentriert"/>
            </w:pPr>
          </w:p>
        </w:tc>
        <w:tc>
          <w:tcPr>
            <w:tcW w:w="2155" w:type="dxa"/>
            <w:gridSpan w:val="2"/>
            <w:shd w:val="clear" w:color="auto" w:fill="707173"/>
          </w:tcPr>
          <w:p w14:paraId="3EBBEEDB" w14:textId="77777777" w:rsidR="001F6BF4" w:rsidRPr="00073C48" w:rsidRDefault="001F6BF4" w:rsidP="00E97274">
            <w:pPr>
              <w:pStyle w:val="Tabelle-berschriftW"/>
            </w:pPr>
            <w:r w:rsidRPr="00073C48">
              <w:t>Auftraggeber/-in</w:t>
            </w:r>
          </w:p>
        </w:tc>
        <w:tc>
          <w:tcPr>
            <w:tcW w:w="3323" w:type="dxa"/>
            <w:shd w:val="clear" w:color="auto" w:fill="auto"/>
          </w:tcPr>
          <w:p w14:paraId="4AC71BEE" w14:textId="77777777" w:rsidR="001F6BF4" w:rsidRPr="00073C48" w:rsidRDefault="001F6BF4" w:rsidP="00E97274">
            <w:pPr>
              <w:pStyle w:val="Tabelle-zentriert"/>
            </w:pPr>
          </w:p>
        </w:tc>
      </w:tr>
      <w:tr w:rsidR="001F6BF4" w:rsidRPr="00073C48" w14:paraId="187ED9AF" w14:textId="77777777" w:rsidTr="003B3A95">
        <w:trPr>
          <w:cantSplit/>
          <w:trHeight w:val="850"/>
        </w:trPr>
        <w:tc>
          <w:tcPr>
            <w:tcW w:w="2155" w:type="dxa"/>
            <w:vMerge w:val="restart"/>
            <w:shd w:val="clear" w:color="auto" w:fill="707173"/>
            <w:vAlign w:val="center"/>
          </w:tcPr>
          <w:p w14:paraId="1C1B4E7F" w14:textId="77777777" w:rsidR="001F6BF4" w:rsidRPr="00073C48" w:rsidRDefault="001F6BF4" w:rsidP="003B3A95">
            <w:pPr>
              <w:pStyle w:val="Tabelle-berschriftW"/>
            </w:pPr>
            <w:r>
              <w:t>Was waren für Sie die drei wichtigsten Projektergebnisse</w:t>
            </w:r>
          </w:p>
        </w:tc>
        <w:tc>
          <w:tcPr>
            <w:tcW w:w="8118" w:type="dxa"/>
            <w:gridSpan w:val="4"/>
            <w:shd w:val="clear" w:color="auto" w:fill="auto"/>
          </w:tcPr>
          <w:p w14:paraId="5E9F1894" w14:textId="77777777" w:rsidR="001F6BF4" w:rsidRPr="00073C48" w:rsidRDefault="001F6BF4" w:rsidP="00E97274">
            <w:pPr>
              <w:pStyle w:val="Tabelle-Standard"/>
            </w:pPr>
          </w:p>
        </w:tc>
      </w:tr>
      <w:tr w:rsidR="001F6BF4" w:rsidRPr="00073C48" w14:paraId="02D61832" w14:textId="77777777" w:rsidTr="001F6BF4">
        <w:trPr>
          <w:cantSplit/>
          <w:trHeight w:val="850"/>
        </w:trPr>
        <w:tc>
          <w:tcPr>
            <w:tcW w:w="2155" w:type="dxa"/>
            <w:vMerge/>
            <w:shd w:val="clear" w:color="auto" w:fill="707173"/>
          </w:tcPr>
          <w:p w14:paraId="5571C1F9" w14:textId="179460B8" w:rsidR="001F6BF4" w:rsidRPr="00073C48" w:rsidRDefault="001F6BF4" w:rsidP="00E97274">
            <w:pPr>
              <w:pStyle w:val="Tabelle-berschriftW"/>
            </w:pPr>
          </w:p>
        </w:tc>
        <w:tc>
          <w:tcPr>
            <w:tcW w:w="8118" w:type="dxa"/>
            <w:gridSpan w:val="4"/>
            <w:shd w:val="clear" w:color="auto" w:fill="auto"/>
          </w:tcPr>
          <w:p w14:paraId="082B5E87" w14:textId="77777777" w:rsidR="001F6BF4" w:rsidRPr="00073C48" w:rsidRDefault="001F6BF4" w:rsidP="00E97274">
            <w:pPr>
              <w:pStyle w:val="Tabelle-Standard"/>
            </w:pPr>
          </w:p>
        </w:tc>
      </w:tr>
      <w:tr w:rsidR="001F6BF4" w:rsidRPr="00073C48" w14:paraId="4BBD6149" w14:textId="77777777" w:rsidTr="001F6BF4">
        <w:trPr>
          <w:cantSplit/>
          <w:trHeight w:val="850"/>
        </w:trPr>
        <w:tc>
          <w:tcPr>
            <w:tcW w:w="2155" w:type="dxa"/>
            <w:vMerge/>
            <w:shd w:val="clear" w:color="auto" w:fill="707173"/>
          </w:tcPr>
          <w:p w14:paraId="0A4E5A3E" w14:textId="324F275F" w:rsidR="001F6BF4" w:rsidRPr="00073C48" w:rsidRDefault="001F6BF4" w:rsidP="00E97274">
            <w:pPr>
              <w:pStyle w:val="Tabelle-berschriftW"/>
            </w:pPr>
          </w:p>
        </w:tc>
        <w:tc>
          <w:tcPr>
            <w:tcW w:w="8118" w:type="dxa"/>
            <w:gridSpan w:val="4"/>
            <w:shd w:val="clear" w:color="auto" w:fill="auto"/>
          </w:tcPr>
          <w:p w14:paraId="7AE8B038" w14:textId="77777777" w:rsidR="001F6BF4" w:rsidRPr="00073C48" w:rsidRDefault="001F6BF4" w:rsidP="00E97274">
            <w:pPr>
              <w:pStyle w:val="Tabelle-Standard"/>
            </w:pPr>
          </w:p>
        </w:tc>
      </w:tr>
      <w:tr w:rsidR="003B3A95" w:rsidRPr="00073C48" w14:paraId="5169B913" w14:textId="77777777" w:rsidTr="003B3A95">
        <w:trPr>
          <w:cantSplit/>
          <w:trHeight w:val="653"/>
        </w:trPr>
        <w:tc>
          <w:tcPr>
            <w:tcW w:w="5973" w:type="dxa"/>
            <w:gridSpan w:val="3"/>
            <w:shd w:val="clear" w:color="auto" w:fill="707173"/>
            <w:vAlign w:val="center"/>
          </w:tcPr>
          <w:p w14:paraId="00EDDD39" w14:textId="63F78FD7" w:rsidR="003B3A95" w:rsidRPr="00073C48" w:rsidRDefault="003B3A95" w:rsidP="003B3A95">
            <w:pPr>
              <w:pStyle w:val="Tabelle-berschriftW"/>
            </w:pPr>
            <w:r>
              <w:t>Wie beurteilen Sie die Erreichung des Projektzieles?</w:t>
            </w:r>
          </w:p>
        </w:tc>
        <w:tc>
          <w:tcPr>
            <w:tcW w:w="4300" w:type="dxa"/>
            <w:gridSpan w:val="2"/>
            <w:shd w:val="clear" w:color="auto" w:fill="auto"/>
          </w:tcPr>
          <w:p w14:paraId="404C7D25" w14:textId="5BEA8FFF" w:rsidR="003B3A95" w:rsidRPr="00073C48" w:rsidRDefault="003B3A95" w:rsidP="00E97274">
            <w:pPr>
              <w:pStyle w:val="Tabelle-Standard"/>
              <w:jc w:val="center"/>
            </w:pPr>
            <w:r>
              <w:rPr>
                <w:noProof/>
              </w:rPr>
              <w:drawing>
                <wp:inline distT="0" distB="0" distL="0" distR="0" wp14:anchorId="5FEE01E4" wp14:editId="48CB688F">
                  <wp:extent cx="590400" cy="590400"/>
                  <wp:effectExtent l="0" t="0" r="0" b="0"/>
                  <wp:docPr id="44344822" name="Grafik 44344822" descr="Lustige Gesichtskontur mit einfarbiger Füll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018178" name="Grafik 498018178" descr="Lustige Gesichtskontur mit einfarbiger Füllu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400" cy="59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3E7722E5" wp14:editId="7B828913">
                  <wp:extent cx="590400" cy="590400"/>
                  <wp:effectExtent l="0" t="0" r="0" b="0"/>
                  <wp:docPr id="1575256606" name="Grafik 1575256606" descr="Lächelnde Gesichtskontur mit einfarbiger Füll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5574360" name="Grafik 1855574360" descr="Lächelnde Gesichtskontur mit einfarbiger Füllun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400" cy="59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59D18E98" wp14:editId="57583E40">
                  <wp:extent cx="590400" cy="590400"/>
                  <wp:effectExtent l="0" t="0" r="0" b="0"/>
                  <wp:docPr id="1938481937" name="Grafik 1938481937" descr="Weinende Gesichtskontur mit einfarbiger Füll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5275955" name="Grafik 1205275955" descr="Weinende Gesichtskontur mit einfarbiger Füllun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400" cy="59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6F58FFB4" wp14:editId="44569028">
                  <wp:extent cx="590400" cy="590400"/>
                  <wp:effectExtent l="0" t="0" r="0" b="0"/>
                  <wp:docPr id="323955191" name="Grafik 323955191" descr="Müde Gesichtskontur mit einfarbiger Füll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7590645" name="Grafik 1317590645" descr="Müde Gesichtskontur mit einfarbiger Füllung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400" cy="59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3A95" w:rsidRPr="00073C48" w14:paraId="524772CD" w14:textId="77777777" w:rsidTr="003B3A95">
        <w:trPr>
          <w:cantSplit/>
          <w:trHeight w:val="653"/>
        </w:trPr>
        <w:tc>
          <w:tcPr>
            <w:tcW w:w="5973" w:type="dxa"/>
            <w:gridSpan w:val="3"/>
            <w:shd w:val="clear" w:color="auto" w:fill="707173"/>
            <w:vAlign w:val="center"/>
          </w:tcPr>
          <w:p w14:paraId="47E51A6F" w14:textId="73B438E5" w:rsidR="003B3A95" w:rsidRPr="00073C48" w:rsidRDefault="003B3A95" w:rsidP="003B3A95">
            <w:pPr>
              <w:pStyle w:val="Tabelle-berschriftW"/>
            </w:pPr>
            <w:r>
              <w:t>Wie wurden Ihre Erwartungen am Anfang aufgenommen?</w:t>
            </w:r>
          </w:p>
        </w:tc>
        <w:tc>
          <w:tcPr>
            <w:tcW w:w="4300" w:type="dxa"/>
            <w:gridSpan w:val="2"/>
            <w:shd w:val="clear" w:color="auto" w:fill="auto"/>
          </w:tcPr>
          <w:p w14:paraId="3B33EE3D" w14:textId="74A0E7D3" w:rsidR="003B3A95" w:rsidRPr="00073C48" w:rsidRDefault="003B3A95" w:rsidP="00E97274">
            <w:pPr>
              <w:pStyle w:val="Tabelle-Standard"/>
              <w:jc w:val="center"/>
            </w:pPr>
            <w:r>
              <w:rPr>
                <w:noProof/>
              </w:rPr>
              <w:drawing>
                <wp:inline distT="0" distB="0" distL="0" distR="0" wp14:anchorId="1A0BF7BE" wp14:editId="582C029F">
                  <wp:extent cx="590400" cy="590400"/>
                  <wp:effectExtent l="0" t="0" r="0" b="0"/>
                  <wp:docPr id="716495412" name="Grafik 716495412" descr="Lustige Gesichtskontur mit einfarbiger Füll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018178" name="Grafik 498018178" descr="Lustige Gesichtskontur mit einfarbiger Füllu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400" cy="59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2B6D7C5C" wp14:editId="22488CCC">
                  <wp:extent cx="590400" cy="590400"/>
                  <wp:effectExtent l="0" t="0" r="0" b="0"/>
                  <wp:docPr id="1256773109" name="Grafik 1256773109" descr="Lächelnde Gesichtskontur mit einfarbiger Füll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5574360" name="Grafik 1855574360" descr="Lächelnde Gesichtskontur mit einfarbiger Füllun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400" cy="59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544E2A80" wp14:editId="55C159C6">
                  <wp:extent cx="590400" cy="590400"/>
                  <wp:effectExtent l="0" t="0" r="0" b="0"/>
                  <wp:docPr id="1744816067" name="Grafik 1744816067" descr="Weinende Gesichtskontur mit einfarbiger Füll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5275955" name="Grafik 1205275955" descr="Weinende Gesichtskontur mit einfarbiger Füllun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400" cy="59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759DE2A2" wp14:editId="450C5BA9">
                  <wp:extent cx="590400" cy="590400"/>
                  <wp:effectExtent l="0" t="0" r="0" b="0"/>
                  <wp:docPr id="1169683512" name="Grafik 1169683512" descr="Müde Gesichtskontur mit einfarbiger Füll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7590645" name="Grafik 1317590645" descr="Müde Gesichtskontur mit einfarbiger Füllung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400" cy="59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3A95" w:rsidRPr="00073C48" w14:paraId="0297EC2B" w14:textId="77777777" w:rsidTr="003B3A95">
        <w:trPr>
          <w:cantSplit/>
          <w:trHeight w:val="653"/>
        </w:trPr>
        <w:tc>
          <w:tcPr>
            <w:tcW w:w="5973" w:type="dxa"/>
            <w:gridSpan w:val="3"/>
            <w:shd w:val="clear" w:color="auto" w:fill="707173"/>
            <w:vAlign w:val="center"/>
          </w:tcPr>
          <w:p w14:paraId="06253126" w14:textId="606A93C8" w:rsidR="003B3A95" w:rsidRPr="00073C48" w:rsidRDefault="003B3A95" w:rsidP="003B3A95">
            <w:pPr>
              <w:pStyle w:val="Tabelle-berschriftW"/>
            </w:pPr>
            <w:r>
              <w:t>Wie sind Sie mit dem Verlauf des Projektes zufrieden?</w:t>
            </w:r>
          </w:p>
        </w:tc>
        <w:tc>
          <w:tcPr>
            <w:tcW w:w="4300" w:type="dxa"/>
            <w:gridSpan w:val="2"/>
            <w:shd w:val="clear" w:color="auto" w:fill="auto"/>
          </w:tcPr>
          <w:p w14:paraId="5BDB2E9C" w14:textId="50A31DB3" w:rsidR="003B3A95" w:rsidRPr="00073C48" w:rsidRDefault="003B3A95" w:rsidP="00E97274">
            <w:pPr>
              <w:pStyle w:val="Tabelle-Standard"/>
              <w:jc w:val="center"/>
            </w:pPr>
            <w:r>
              <w:rPr>
                <w:noProof/>
              </w:rPr>
              <w:drawing>
                <wp:inline distT="0" distB="0" distL="0" distR="0" wp14:anchorId="194BEAC4" wp14:editId="107A1D14">
                  <wp:extent cx="590400" cy="590400"/>
                  <wp:effectExtent l="0" t="0" r="0" b="0"/>
                  <wp:docPr id="15055022" name="Grafik 15055022" descr="Lustige Gesichtskontur mit einfarbiger Füll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018178" name="Grafik 498018178" descr="Lustige Gesichtskontur mit einfarbiger Füllu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400" cy="59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37BA3167" wp14:editId="7D060B8A">
                  <wp:extent cx="590400" cy="590400"/>
                  <wp:effectExtent l="0" t="0" r="0" b="0"/>
                  <wp:docPr id="1987961598" name="Grafik 1987961598" descr="Lächelnde Gesichtskontur mit einfarbiger Füll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5574360" name="Grafik 1855574360" descr="Lächelnde Gesichtskontur mit einfarbiger Füllun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400" cy="59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6BF5A624" wp14:editId="49F39A67">
                  <wp:extent cx="590400" cy="590400"/>
                  <wp:effectExtent l="0" t="0" r="0" b="0"/>
                  <wp:docPr id="519188016" name="Grafik 519188016" descr="Weinende Gesichtskontur mit einfarbiger Füll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5275955" name="Grafik 1205275955" descr="Weinende Gesichtskontur mit einfarbiger Füllun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400" cy="59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21774DD7" wp14:editId="78F20493">
                  <wp:extent cx="590400" cy="590400"/>
                  <wp:effectExtent l="0" t="0" r="0" b="0"/>
                  <wp:docPr id="594071700" name="Grafik 594071700" descr="Müde Gesichtskontur mit einfarbiger Füll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7590645" name="Grafik 1317590645" descr="Müde Gesichtskontur mit einfarbiger Füllung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400" cy="59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6BF4" w:rsidRPr="00073C48" w14:paraId="1944EEB3" w14:textId="77777777" w:rsidTr="003B3A95">
        <w:trPr>
          <w:cantSplit/>
          <w:trHeight w:val="653"/>
        </w:trPr>
        <w:tc>
          <w:tcPr>
            <w:tcW w:w="5973" w:type="dxa"/>
            <w:gridSpan w:val="3"/>
            <w:shd w:val="clear" w:color="auto" w:fill="707173"/>
            <w:vAlign w:val="center"/>
          </w:tcPr>
          <w:p w14:paraId="3B49FA9F" w14:textId="3B950EEE" w:rsidR="001F6BF4" w:rsidRPr="00073C48" w:rsidRDefault="001F6BF4" w:rsidP="003B3A95">
            <w:pPr>
              <w:pStyle w:val="Tabelle-berschriftW"/>
            </w:pPr>
            <w:r>
              <w:t xml:space="preserve">Wie beurteilen Sie die </w:t>
            </w:r>
            <w:r w:rsidR="003B3A95">
              <w:t>Kommunikation zwischen Ihnen und dem Projekt?</w:t>
            </w:r>
          </w:p>
        </w:tc>
        <w:tc>
          <w:tcPr>
            <w:tcW w:w="4300" w:type="dxa"/>
            <w:gridSpan w:val="2"/>
            <w:shd w:val="clear" w:color="auto" w:fill="auto"/>
          </w:tcPr>
          <w:p w14:paraId="20207C15" w14:textId="1CB743BB" w:rsidR="001F6BF4" w:rsidRPr="00073C48" w:rsidRDefault="001F6BF4" w:rsidP="001F6BF4">
            <w:pPr>
              <w:pStyle w:val="Tabelle-Standard"/>
              <w:jc w:val="center"/>
            </w:pPr>
            <w:r>
              <w:rPr>
                <w:noProof/>
              </w:rPr>
              <w:drawing>
                <wp:inline distT="0" distB="0" distL="0" distR="0" wp14:anchorId="7731DC32" wp14:editId="4D4C36F4">
                  <wp:extent cx="590400" cy="590400"/>
                  <wp:effectExtent l="0" t="0" r="0" b="0"/>
                  <wp:docPr id="498018178" name="Grafik 2" descr="Lustige Gesichtskontur mit einfarbiger Füll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018178" name="Grafik 498018178" descr="Lustige Gesichtskontur mit einfarbiger Füllu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400" cy="59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B3A95">
              <w:t xml:space="preserve"> </w:t>
            </w:r>
            <w:r>
              <w:rPr>
                <w:noProof/>
              </w:rPr>
              <w:drawing>
                <wp:inline distT="0" distB="0" distL="0" distR="0" wp14:anchorId="451A97BC" wp14:editId="5B7C5EC3">
                  <wp:extent cx="590400" cy="590400"/>
                  <wp:effectExtent l="0" t="0" r="0" b="0"/>
                  <wp:docPr id="1855574360" name="Grafik 3" descr="Lächelnde Gesichtskontur mit einfarbiger Füll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5574360" name="Grafik 1855574360" descr="Lächelnde Gesichtskontur mit einfarbiger Füllun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400" cy="59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33E1240B" wp14:editId="5F307F01">
                  <wp:extent cx="590400" cy="590400"/>
                  <wp:effectExtent l="0" t="0" r="0" b="0"/>
                  <wp:docPr id="1205275955" name="Grafik 1" descr="Weinende Gesichtskontur mit einfarbiger Füll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5275955" name="Grafik 1205275955" descr="Weinende Gesichtskontur mit einfarbiger Füllun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400" cy="59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75B75941" wp14:editId="17FCE225">
                  <wp:extent cx="590400" cy="590400"/>
                  <wp:effectExtent l="0" t="0" r="0" b="0"/>
                  <wp:docPr id="1317590645" name="Grafik 4" descr="Müde Gesichtskontur mit einfarbiger Füll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7590645" name="Grafik 1317590645" descr="Müde Gesichtskontur mit einfarbiger Füllung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400" cy="59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6BF4" w:rsidRPr="00073C48" w14:paraId="5974DB91" w14:textId="77777777" w:rsidTr="001F6BF4">
        <w:trPr>
          <w:cantSplit/>
          <w:trHeight w:val="1134"/>
        </w:trPr>
        <w:tc>
          <w:tcPr>
            <w:tcW w:w="2155" w:type="dxa"/>
            <w:shd w:val="clear" w:color="auto" w:fill="707173"/>
          </w:tcPr>
          <w:p w14:paraId="601EB13A" w14:textId="23953E68" w:rsidR="001F6BF4" w:rsidRDefault="003B3A95" w:rsidP="00E97274">
            <w:pPr>
              <w:pStyle w:val="Tabelle-berschriftW"/>
            </w:pPr>
            <w:r>
              <w:t>Was möchten Sie dem Projektteam noch mitteilen?</w:t>
            </w:r>
          </w:p>
        </w:tc>
        <w:tc>
          <w:tcPr>
            <w:tcW w:w="8118" w:type="dxa"/>
            <w:gridSpan w:val="4"/>
            <w:shd w:val="clear" w:color="auto" w:fill="auto"/>
          </w:tcPr>
          <w:p w14:paraId="1481FA87" w14:textId="77777777" w:rsidR="001F6BF4" w:rsidRPr="00073C48" w:rsidRDefault="001F6BF4" w:rsidP="00E97274">
            <w:pPr>
              <w:pStyle w:val="Tabelle-Standard"/>
            </w:pPr>
          </w:p>
        </w:tc>
      </w:tr>
    </w:tbl>
    <w:p w14:paraId="3CBE78C9" w14:textId="77777777" w:rsidR="001F6BF4" w:rsidRDefault="001F6BF4" w:rsidP="008D712F"/>
    <w:sectPr w:rsidR="001F6BF4" w:rsidSect="009A405B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 w:code="9"/>
      <w:pgMar w:top="2948" w:right="567" w:bottom="1134" w:left="1134" w:header="567" w:footer="567" w:gutter="0"/>
      <w:paperSrc w:first="15" w:other="15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0B32E" w14:textId="77777777" w:rsidR="00D31309" w:rsidRDefault="00D31309" w:rsidP="00795E78">
      <w:r>
        <w:separator/>
      </w:r>
    </w:p>
    <w:p w14:paraId="5D56E7A4" w14:textId="77777777" w:rsidR="00D31309" w:rsidRDefault="00D31309" w:rsidP="00795E78"/>
    <w:p w14:paraId="6A016933" w14:textId="77777777" w:rsidR="00D31309" w:rsidRDefault="00D31309" w:rsidP="00795E78"/>
    <w:p w14:paraId="532DB593" w14:textId="77777777" w:rsidR="00D31309" w:rsidRDefault="00D31309" w:rsidP="00795E78"/>
    <w:p w14:paraId="1B9B9F66" w14:textId="77777777" w:rsidR="00D31309" w:rsidRDefault="00D31309" w:rsidP="00795E78"/>
  </w:endnote>
  <w:endnote w:type="continuationSeparator" w:id="0">
    <w:p w14:paraId="4D9CFDB5" w14:textId="77777777" w:rsidR="00D31309" w:rsidRDefault="00D31309" w:rsidP="00795E78">
      <w:r>
        <w:continuationSeparator/>
      </w:r>
    </w:p>
    <w:p w14:paraId="1ABDEF1C" w14:textId="77777777" w:rsidR="00D31309" w:rsidRDefault="00D31309" w:rsidP="00795E78"/>
    <w:p w14:paraId="038ABD4C" w14:textId="77777777" w:rsidR="00D31309" w:rsidRDefault="00D31309" w:rsidP="00795E78"/>
    <w:p w14:paraId="7C8CC1F4" w14:textId="77777777" w:rsidR="00D31309" w:rsidRDefault="00D31309" w:rsidP="00795E78"/>
    <w:p w14:paraId="3EF9BA6E" w14:textId="77777777" w:rsidR="00D31309" w:rsidRDefault="00D31309" w:rsidP="00795E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20781" w14:textId="77777777" w:rsidR="0039181E" w:rsidRDefault="0039181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AF0F0" w14:textId="77777777" w:rsidR="00F11F94" w:rsidRDefault="00F11F94" w:rsidP="00903998">
    <w:pPr>
      <w:pStyle w:val="Fuzeile"/>
      <w:ind w:right="0"/>
    </w:pPr>
  </w:p>
  <w:p w14:paraId="290A11AA" w14:textId="77777777" w:rsidR="00544BFF" w:rsidRDefault="00544BFF" w:rsidP="00903998">
    <w:pPr>
      <w:pStyle w:val="Fuzeile"/>
      <w:ind w:right="0"/>
    </w:pPr>
  </w:p>
  <w:p w14:paraId="02545E95" w14:textId="77777777" w:rsidR="00F11F94" w:rsidRPr="00D916FF" w:rsidRDefault="009A405B" w:rsidP="00903998">
    <w:pPr>
      <w:pStyle w:val="Fuzeile"/>
      <w:ind w:right="0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6EF6AF4" wp14:editId="19E6D315">
              <wp:simplePos x="0" y="0"/>
              <wp:positionH relativeFrom="column">
                <wp:posOffset>5715</wp:posOffset>
              </wp:positionH>
              <wp:positionV relativeFrom="paragraph">
                <wp:posOffset>-96520</wp:posOffset>
              </wp:positionV>
              <wp:extent cx="6480000" cy="14605"/>
              <wp:effectExtent l="0" t="0" r="0" b="444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80000" cy="14605"/>
                      </a:xfrm>
                      <a:prstGeom prst="rect">
                        <a:avLst/>
                      </a:prstGeom>
                      <a:solidFill>
                        <a:srgbClr val="D9DADB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6B1ACA4" id="Rectangle 2" o:spid="_x0000_s1026" style="position:absolute;margin-left:.45pt;margin-top:-7.6pt;width:510.25pt;height:1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" fillcolor="#d9dadb" stroked="f"/>
          </w:pict>
        </mc:Fallback>
      </mc:AlternateContent>
    </w:r>
  </w:p>
  <w:p w14:paraId="79BD39F7" w14:textId="77777777" w:rsidR="00544BFF" w:rsidRDefault="00F11F94" w:rsidP="00903998">
    <w:pPr>
      <w:pStyle w:val="Fuzeile"/>
      <w:ind w:right="0"/>
    </w:pPr>
    <w:r w:rsidRPr="002E210F">
      <w:t xml:space="preserve">Seite </w:t>
    </w:r>
    <w:r w:rsidRPr="002E210F">
      <w:fldChar w:fldCharType="begin"/>
    </w:r>
    <w:r w:rsidRPr="002E210F">
      <w:instrText xml:space="preserve"> PAGE </w:instrText>
    </w:r>
    <w:r w:rsidRPr="002E210F">
      <w:fldChar w:fldCharType="separate"/>
    </w:r>
    <w:r w:rsidR="00927970">
      <w:rPr>
        <w:noProof/>
      </w:rPr>
      <w:t>2</w:t>
    </w:r>
    <w:r w:rsidRPr="002E210F">
      <w:fldChar w:fldCharType="end"/>
    </w:r>
    <w:r w:rsidRPr="002E210F">
      <w:t xml:space="preserve"> von </w:t>
    </w:r>
    <w:fldSimple w:instr=" NUMPAGES ">
      <w:r w:rsidR="00927970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CDE9C" w14:textId="77777777" w:rsidR="0039181E" w:rsidRDefault="0039181E" w:rsidP="0039181E">
    <w:pPr>
      <w:pStyle w:val="Fuzeile"/>
      <w:pBdr>
        <w:bottom w:val="single" w:sz="12" w:space="1" w:color="D9DADB"/>
      </w:pBdr>
      <w:ind w:right="0"/>
      <w:jc w:val="left"/>
    </w:pPr>
    <w:r>
      <w:tab/>
    </w:r>
  </w:p>
  <w:p w14:paraId="7B64DB90" w14:textId="3EB2087E" w:rsidR="0039181E" w:rsidRDefault="0039181E" w:rsidP="0039181E">
    <w:pPr>
      <w:tabs>
        <w:tab w:val="center" w:pos="5103"/>
        <w:tab w:val="right" w:pos="10065"/>
      </w:tabs>
      <w:rPr>
        <w:rFonts w:eastAsia="Arial" w:cs="Arial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0012FF49" wp14:editId="5EF02B17">
              <wp:simplePos x="0" y="0"/>
              <wp:positionH relativeFrom="column">
                <wp:posOffset>52070</wp:posOffset>
              </wp:positionH>
              <wp:positionV relativeFrom="paragraph">
                <wp:posOffset>26035</wp:posOffset>
              </wp:positionV>
              <wp:extent cx="1039495" cy="408940"/>
              <wp:effectExtent l="0" t="0" r="8255" b="0"/>
              <wp:wrapNone/>
              <wp:docPr id="2113418418" name="Textfeld 21134184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8860" cy="40830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97389F8" w14:textId="68F26D98" w:rsidR="0039181E" w:rsidRDefault="0039181E" w:rsidP="0039181E">
                          <w:pPr>
                            <w:rPr>
                              <w:sz w:val="8"/>
                              <w:szCs w:val="8"/>
                            </w:rPr>
                          </w:pPr>
                          <w:r>
                            <w:rPr>
                              <w:rFonts w:asciiTheme="minorHAnsi" w:eastAsiaTheme="minorHAnsi" w:hAnsiTheme="minorHAnsi" w:cstheme="minorBidi"/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73D83B9A" wp14:editId="7F833E1A">
                                <wp:extent cx="883920" cy="304800"/>
                                <wp:effectExtent l="0" t="0" r="0" b="0"/>
                                <wp:docPr id="6" name="Grafik 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Grafik 52786877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8392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12FF49" id="_x0000_t202" coordsize="21600,21600" o:spt="202" path="m,l,21600r21600,l21600,xe">
              <v:stroke joinstyle="miter"/>
              <v:path gradientshapeok="t" o:connecttype="rect"/>
            </v:shapetype>
            <v:shape id="Textfeld 2113418418" o:spid="_x0000_s1026" type="#_x0000_t202" style="position:absolute;margin-left:4.1pt;margin-top:2.05pt;width:81.85pt;height:32.2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" fillcolor="white [3201]" stroked="f" strokeweight=".5pt">
              <v:textbox>
                <w:txbxContent>
                  <w:p w14:paraId="497389F8" w14:textId="68F26D98" w:rsidR="0039181E" w:rsidRDefault="0039181E" w:rsidP="0039181E">
                    <w:pPr>
                      <w:rPr>
                        <w:sz w:val="8"/>
                        <w:szCs w:val="8"/>
                      </w:rPr>
                    </w:pPr>
                    <w:r>
                      <w:rPr>
                        <w:rFonts w:asciiTheme="minorHAnsi" w:eastAsiaTheme="minorHAnsi" w:hAnsiTheme="minorHAnsi" w:cstheme="minorBidi"/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73D83B9A" wp14:editId="7F833E1A">
                          <wp:extent cx="883920" cy="304800"/>
                          <wp:effectExtent l="0" t="0" r="0" b="0"/>
                          <wp:docPr id="6" name="Grafik 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Grafik 52786877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83920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rFonts w:eastAsia="Arial" w:cs="Arial"/>
        <w:color w:val="808080"/>
        <w:sz w:val="16"/>
      </w:rPr>
      <w:tab/>
      <w:t>GPM Deutsche Gesellschaft für Projektmanagement e.V.</w:t>
    </w:r>
    <w:r>
      <w:rPr>
        <w:rFonts w:eastAsia="Arial" w:cs="Arial"/>
        <w:color w:val="808080"/>
        <w:sz w:val="16"/>
      </w:rPr>
      <w:tab/>
    </w:r>
    <w:r>
      <w:rPr>
        <w:sz w:val="16"/>
        <w:szCs w:val="16"/>
      </w:rPr>
      <w:t xml:space="preserve">Seite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von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</w:p>
  <w:p w14:paraId="141E8431" w14:textId="4EFC9C45" w:rsidR="002E210F" w:rsidRPr="0039181E" w:rsidRDefault="0039181E" w:rsidP="0039181E">
    <w:pPr>
      <w:tabs>
        <w:tab w:val="center" w:pos="4962"/>
      </w:tabs>
      <w:ind w:left="1701" w:right="567"/>
    </w:pPr>
    <w:r>
      <w:rPr>
        <w:rFonts w:eastAsia="Arial" w:cs="Arial"/>
        <w:color w:val="808080"/>
        <w:sz w:val="16"/>
      </w:rPr>
      <w:tab/>
    </w:r>
    <w:hyperlink r:id="rId3" w:history="1">
      <w:r>
        <w:rPr>
          <w:rStyle w:val="Hyperlink"/>
          <w:rFonts w:eastAsia="Arial" w:cs="Arial"/>
          <w:sz w:val="16"/>
        </w:rPr>
        <w:t>Lizenz CC 0 1.0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C2698" w14:textId="77777777" w:rsidR="00D31309" w:rsidRDefault="00D31309" w:rsidP="00795E78">
      <w:r>
        <w:separator/>
      </w:r>
    </w:p>
    <w:p w14:paraId="2B618B15" w14:textId="77777777" w:rsidR="00D31309" w:rsidRDefault="00D31309" w:rsidP="00795E78"/>
    <w:p w14:paraId="582173D4" w14:textId="77777777" w:rsidR="00D31309" w:rsidRDefault="00D31309" w:rsidP="00795E78"/>
    <w:p w14:paraId="166565A2" w14:textId="77777777" w:rsidR="00D31309" w:rsidRDefault="00D31309" w:rsidP="00795E78"/>
    <w:p w14:paraId="4AF8B49E" w14:textId="77777777" w:rsidR="00D31309" w:rsidRDefault="00D31309" w:rsidP="00795E78"/>
  </w:footnote>
  <w:footnote w:type="continuationSeparator" w:id="0">
    <w:p w14:paraId="2B576045" w14:textId="77777777" w:rsidR="00D31309" w:rsidRDefault="00D31309" w:rsidP="00795E78">
      <w:r>
        <w:continuationSeparator/>
      </w:r>
    </w:p>
    <w:p w14:paraId="52150D62" w14:textId="77777777" w:rsidR="00D31309" w:rsidRDefault="00D31309" w:rsidP="00795E78"/>
    <w:p w14:paraId="0CAF4C09" w14:textId="77777777" w:rsidR="00D31309" w:rsidRDefault="00D31309" w:rsidP="00795E78"/>
    <w:p w14:paraId="3C04AA2B" w14:textId="77777777" w:rsidR="00D31309" w:rsidRDefault="00D31309" w:rsidP="00795E78"/>
    <w:p w14:paraId="1A01169B" w14:textId="77777777" w:rsidR="00D31309" w:rsidRDefault="00D31309" w:rsidP="00795E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1970B" w14:textId="77777777" w:rsidR="0039181E" w:rsidRDefault="0039181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ECE73" w14:textId="77777777" w:rsidR="00544BFF" w:rsidRDefault="00544BFF" w:rsidP="00795E78"/>
  <w:p w14:paraId="7A02FFEB" w14:textId="77777777" w:rsidR="00544BFF" w:rsidRDefault="00544BFF" w:rsidP="00795E78"/>
  <w:p w14:paraId="6020DB2C" w14:textId="77777777" w:rsidR="00544BFF" w:rsidRDefault="00544BFF" w:rsidP="00795E78"/>
  <w:p w14:paraId="67850A1D" w14:textId="77777777" w:rsidR="00397D8A" w:rsidRPr="002E210F" w:rsidRDefault="00397D8A" w:rsidP="00795E78"/>
  <w:p w14:paraId="75E1E049" w14:textId="77777777" w:rsidR="003908A6" w:rsidRDefault="009A405B" w:rsidP="00795E78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CE7BA78" wp14:editId="20E9730D">
              <wp:simplePos x="0" y="0"/>
              <wp:positionH relativeFrom="page">
                <wp:posOffset>0</wp:posOffset>
              </wp:positionH>
              <wp:positionV relativeFrom="page">
                <wp:posOffset>1433195</wp:posOffset>
              </wp:positionV>
              <wp:extent cx="7560310" cy="75565"/>
              <wp:effectExtent l="0" t="0" r="2540" b="635"/>
              <wp:wrapNone/>
              <wp:docPr id="3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60310" cy="75565"/>
                      </a:xfrm>
                      <a:prstGeom prst="rect">
                        <a:avLst/>
                      </a:prstGeom>
                      <a:solidFill>
                        <a:srgbClr val="D9DADB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3AFAB05" id="Rectangle 12" o:spid="_x0000_s1026" style="position:absolute;margin-left:0;margin-top:112.85pt;width:595.3pt;height:5.9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" fillcolor="#d9dadb" stroked="f"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02189" w14:textId="77777777" w:rsidR="00E3124E" w:rsidRDefault="00927970" w:rsidP="00795E78">
    <w:r>
      <w:rPr>
        <w:rFonts w:cs="Arial"/>
        <w:noProof/>
      </w:rPr>
      <w:drawing>
        <wp:anchor distT="0" distB="0" distL="114300" distR="114300" simplePos="0" relativeHeight="251661824" behindDoc="1" locked="0" layoutInCell="1" allowOverlap="1" wp14:anchorId="473C8832" wp14:editId="7841CF83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742400"/>
          <wp:effectExtent l="0" t="0" r="3175" b="0"/>
          <wp:wrapNone/>
          <wp:docPr id="5" name="Grafik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2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742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0E36176" w14:textId="77777777" w:rsidR="00927970" w:rsidRDefault="009835ED" w:rsidP="009835ED">
    <w:pPr>
      <w:rPr>
        <w:rFonts w:cs="Arial"/>
        <w:caps/>
      </w:rPr>
    </w:pPr>
    <w:r>
      <w:rPr>
        <w:noProof/>
      </w:rPr>
      <w:drawing>
        <wp:inline distT="0" distB="0" distL="0" distR="0" wp14:anchorId="0FC2BD45" wp14:editId="75739C38">
          <wp:extent cx="2119486" cy="696595"/>
          <wp:effectExtent l="0" t="0" r="0" b="8255"/>
          <wp:docPr id="4" name="Grafik 4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4">
                    <a:hlinkClick r:id="rId2"/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2263" cy="7007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94A4BD0"/>
    <w:lvl w:ilvl="0">
      <w:start w:val="1"/>
      <w:numFmt w:val="lowerRoman"/>
      <w:pStyle w:val="Listennummer3"/>
      <w:lvlText w:val="%1."/>
      <w:lvlJc w:val="right"/>
      <w:pPr>
        <w:ind w:left="926" w:hanging="360"/>
      </w:pPr>
      <w:rPr>
        <w:rFonts w:hint="default"/>
        <w:b/>
        <w:i w:val="0"/>
        <w:color w:val="17317B"/>
        <w:sz w:val="22"/>
      </w:rPr>
    </w:lvl>
  </w:abstractNum>
  <w:abstractNum w:abstractNumId="1" w15:restartNumberingAfterBreak="0">
    <w:nsid w:val="FFFFFF7F"/>
    <w:multiLevelType w:val="singleLevel"/>
    <w:tmpl w:val="3DD470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94C864F2"/>
    <w:lvl w:ilvl="0">
      <w:start w:val="1"/>
      <w:numFmt w:val="bullet"/>
      <w:lvlText w:val="−"/>
      <w:lvlJc w:val="left"/>
      <w:pPr>
        <w:ind w:left="927" w:hanging="360"/>
      </w:pPr>
      <w:rPr>
        <w:rFonts w:ascii="Arial Black" w:hAnsi="Arial Black" w:hint="default"/>
        <w:color w:val="17317B"/>
        <w:sz w:val="24"/>
      </w:rPr>
    </w:lvl>
  </w:abstractNum>
  <w:abstractNum w:abstractNumId="3" w15:restartNumberingAfterBreak="0">
    <w:nsid w:val="FFFFFF83"/>
    <w:multiLevelType w:val="singleLevel"/>
    <w:tmpl w:val="5C20C35C"/>
    <w:lvl w:ilvl="0">
      <w:start w:val="1"/>
      <w:numFmt w:val="bullet"/>
      <w:pStyle w:val="Aufzhlungszeichen2"/>
      <w:lvlText w:val="−"/>
      <w:lvlJc w:val="left"/>
      <w:pPr>
        <w:ind w:left="644" w:hanging="360"/>
      </w:pPr>
      <w:rPr>
        <w:rFonts w:ascii="Arial Black" w:hAnsi="Arial Black" w:hint="default"/>
        <w:color w:val="17317B"/>
        <w:sz w:val="24"/>
      </w:rPr>
    </w:lvl>
  </w:abstractNum>
  <w:abstractNum w:abstractNumId="4" w15:restartNumberingAfterBreak="0">
    <w:nsid w:val="FFFFFF88"/>
    <w:multiLevelType w:val="singleLevel"/>
    <w:tmpl w:val="F6CEE78E"/>
    <w:lvl w:ilvl="0">
      <w:start w:val="1"/>
      <w:numFmt w:val="lowerLetter"/>
      <w:pStyle w:val="Listennummer2"/>
      <w:lvlText w:val="%1)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</w:abstractNum>
  <w:abstractNum w:abstractNumId="5" w15:restartNumberingAfterBreak="0">
    <w:nsid w:val="FFFFFF89"/>
    <w:multiLevelType w:val="singleLevel"/>
    <w:tmpl w:val="7212BC96"/>
    <w:lvl w:ilvl="0">
      <w:start w:val="1"/>
      <w:numFmt w:val="bullet"/>
      <w:pStyle w:val="Aufzhlungszeichen"/>
      <w:lvlText w:val="I"/>
      <w:lvlJc w:val="left"/>
      <w:pPr>
        <w:ind w:left="360" w:hanging="360"/>
      </w:pPr>
      <w:rPr>
        <w:rFonts w:ascii="Arial Black" w:hAnsi="Arial Black" w:hint="default"/>
        <w:color w:val="17317B"/>
        <w:sz w:val="24"/>
      </w:rPr>
    </w:lvl>
  </w:abstractNum>
  <w:abstractNum w:abstractNumId="6" w15:restartNumberingAfterBreak="0">
    <w:nsid w:val="080D1D39"/>
    <w:multiLevelType w:val="hybridMultilevel"/>
    <w:tmpl w:val="1AC683E0"/>
    <w:lvl w:ilvl="0" w:tplc="8A1A6ECC">
      <w:start w:val="1"/>
      <w:numFmt w:val="bullet"/>
      <w:lvlText w:val="I"/>
      <w:lvlJc w:val="left"/>
      <w:pPr>
        <w:ind w:left="786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B322B284">
      <w:numFmt w:val="bullet"/>
      <w:lvlText w:val="-"/>
      <w:lvlJc w:val="left"/>
      <w:pPr>
        <w:ind w:left="1506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0E022013"/>
    <w:multiLevelType w:val="hybridMultilevel"/>
    <w:tmpl w:val="74BCF176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8A1184"/>
    <w:multiLevelType w:val="hybridMultilevel"/>
    <w:tmpl w:val="995E4DBA"/>
    <w:lvl w:ilvl="0" w:tplc="4E70A9D0">
      <w:start w:val="1"/>
      <w:numFmt w:val="bullet"/>
      <w:pStyle w:val="Auswahl"/>
      <w:lvlText w:val="o"/>
      <w:lvlJc w:val="left"/>
      <w:pPr>
        <w:ind w:left="720" w:hanging="360"/>
      </w:pPr>
      <w:rPr>
        <w:rFonts w:ascii="Courier New" w:hAnsi="Courier New" w:hint="default"/>
        <w:b/>
        <w:i w:val="0"/>
        <w:color w:val="17317B"/>
        <w:sz w:val="3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A96D34"/>
    <w:multiLevelType w:val="hybridMultilevel"/>
    <w:tmpl w:val="4866DC84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1502D"/>
    <w:multiLevelType w:val="hybridMultilevel"/>
    <w:tmpl w:val="58067352"/>
    <w:lvl w:ilvl="0" w:tplc="04070015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8E628B"/>
    <w:multiLevelType w:val="hybridMultilevel"/>
    <w:tmpl w:val="2CB43E0E"/>
    <w:lvl w:ilvl="0" w:tplc="024EB3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5585E"/>
    <w:multiLevelType w:val="hybridMultilevel"/>
    <w:tmpl w:val="E3F25632"/>
    <w:lvl w:ilvl="0" w:tplc="0D8AB124">
      <w:numFmt w:val="bullet"/>
      <w:pStyle w:val="Tabelle-Aufzhlung2"/>
      <w:lvlText w:val="-"/>
      <w:lvlJc w:val="left"/>
      <w:pPr>
        <w:tabs>
          <w:tab w:val="num" w:pos="567"/>
        </w:tabs>
        <w:ind w:left="567" w:hanging="283"/>
      </w:pPr>
      <w:rPr>
        <w:rFonts w:ascii="Calibri" w:hAnsi="Calibri" w:hint="default"/>
        <w:b/>
        <w:i w:val="0"/>
        <w:color w:val="auto"/>
      </w:rPr>
    </w:lvl>
    <w:lvl w:ilvl="1" w:tplc="D272F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818BF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5C90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4CD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1C49D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A003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0E00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99202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3F73EE"/>
    <w:multiLevelType w:val="hybridMultilevel"/>
    <w:tmpl w:val="AAC02C9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58624E"/>
    <w:multiLevelType w:val="hybridMultilevel"/>
    <w:tmpl w:val="AC3AA878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8A1A6ECC">
      <w:start w:val="1"/>
      <w:numFmt w:val="bullet"/>
      <w:lvlText w:val="I"/>
      <w:lvlJc w:val="left"/>
      <w:pPr>
        <w:ind w:left="144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CB74C63"/>
    <w:multiLevelType w:val="multilevel"/>
    <w:tmpl w:val="DFF8D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i w:val="0"/>
        <w:color w:val="17317B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433618E"/>
    <w:multiLevelType w:val="hybridMultilevel"/>
    <w:tmpl w:val="F9328386"/>
    <w:lvl w:ilvl="0" w:tplc="4A88CC92">
      <w:start w:val="1"/>
      <w:numFmt w:val="decimal"/>
      <w:pStyle w:val="Listennummer"/>
      <w:lvlText w:val="%1.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E610C0E"/>
    <w:multiLevelType w:val="hybridMultilevel"/>
    <w:tmpl w:val="4B58EB02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8A1A6ECC">
      <w:start w:val="1"/>
      <w:numFmt w:val="bullet"/>
      <w:lvlText w:val="I"/>
      <w:lvlJc w:val="left"/>
      <w:pPr>
        <w:ind w:left="144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47891"/>
    <w:multiLevelType w:val="hybridMultilevel"/>
    <w:tmpl w:val="AF0A8C7E"/>
    <w:lvl w:ilvl="0" w:tplc="81FE77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FC63C5"/>
    <w:multiLevelType w:val="multilevel"/>
    <w:tmpl w:val="6F6CF7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berschrift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5D20106"/>
    <w:multiLevelType w:val="multilevel"/>
    <w:tmpl w:val="04604080"/>
    <w:lvl w:ilvl="0">
      <w:start w:val="1"/>
      <w:numFmt w:val="decimal"/>
      <w:pStyle w:val="Numerierung"/>
      <w:lvlText w:val="%1.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B933D5D"/>
    <w:multiLevelType w:val="multilevel"/>
    <w:tmpl w:val="9C9EDF64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D8971F9"/>
    <w:multiLevelType w:val="hybridMultilevel"/>
    <w:tmpl w:val="33CA293C"/>
    <w:lvl w:ilvl="0" w:tplc="43C8D918">
      <w:start w:val="1"/>
      <w:numFmt w:val="bullet"/>
      <w:pStyle w:val="Aufzhlungszeichen3"/>
      <w:lvlText w:val="■"/>
      <w:lvlJc w:val="left"/>
      <w:pPr>
        <w:ind w:left="927" w:hanging="360"/>
      </w:pPr>
      <w:rPr>
        <w:rFonts w:ascii="Arial Black" w:hAnsi="Arial Black" w:hint="default"/>
        <w:color w:val="17317B"/>
        <w:sz w:val="24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EB603D1"/>
    <w:multiLevelType w:val="hybridMultilevel"/>
    <w:tmpl w:val="188AB81E"/>
    <w:lvl w:ilvl="0" w:tplc="312847E0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  <w:color w:val="80000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1F5A7F"/>
    <w:multiLevelType w:val="multilevel"/>
    <w:tmpl w:val="CF1E2C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209337288">
    <w:abstractNumId w:val="24"/>
  </w:num>
  <w:num w:numId="2" w16cid:durableId="1419790486">
    <w:abstractNumId w:val="13"/>
  </w:num>
  <w:num w:numId="3" w16cid:durableId="1057431635">
    <w:abstractNumId w:val="10"/>
  </w:num>
  <w:num w:numId="4" w16cid:durableId="1056274158">
    <w:abstractNumId w:val="9"/>
  </w:num>
  <w:num w:numId="5" w16cid:durableId="249507860">
    <w:abstractNumId w:val="11"/>
  </w:num>
  <w:num w:numId="6" w16cid:durableId="993528685">
    <w:abstractNumId w:val="6"/>
  </w:num>
  <w:num w:numId="7" w16cid:durableId="1085761688">
    <w:abstractNumId w:val="17"/>
  </w:num>
  <w:num w:numId="8" w16cid:durableId="339354637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09710784">
    <w:abstractNumId w:val="7"/>
  </w:num>
  <w:num w:numId="10" w16cid:durableId="2035839780">
    <w:abstractNumId w:val="18"/>
  </w:num>
  <w:num w:numId="11" w16cid:durableId="1624270667">
    <w:abstractNumId w:val="4"/>
  </w:num>
  <w:num w:numId="12" w16cid:durableId="569316134">
    <w:abstractNumId w:val="5"/>
  </w:num>
  <w:num w:numId="13" w16cid:durableId="554506682">
    <w:abstractNumId w:val="3"/>
  </w:num>
  <w:num w:numId="14" w16cid:durableId="495386984">
    <w:abstractNumId w:val="2"/>
  </w:num>
  <w:num w:numId="15" w16cid:durableId="847331996">
    <w:abstractNumId w:val="22"/>
  </w:num>
  <w:num w:numId="16" w16cid:durableId="363022293">
    <w:abstractNumId w:val="8"/>
  </w:num>
  <w:num w:numId="17" w16cid:durableId="1318067584">
    <w:abstractNumId w:val="21"/>
  </w:num>
  <w:num w:numId="18" w16cid:durableId="1229921570">
    <w:abstractNumId w:val="19"/>
  </w:num>
  <w:num w:numId="19" w16cid:durableId="312485473">
    <w:abstractNumId w:val="1"/>
  </w:num>
  <w:num w:numId="20" w16cid:durableId="141579734">
    <w:abstractNumId w:val="0"/>
  </w:num>
  <w:num w:numId="21" w16cid:durableId="915747958">
    <w:abstractNumId w:val="16"/>
  </w:num>
  <w:num w:numId="22" w16cid:durableId="1483814804">
    <w:abstractNumId w:val="20"/>
  </w:num>
  <w:num w:numId="23" w16cid:durableId="832720393">
    <w:abstractNumId w:val="15"/>
  </w:num>
  <w:num w:numId="24" w16cid:durableId="594287971">
    <w:abstractNumId w:val="23"/>
  </w:num>
  <w:num w:numId="25" w16cid:durableId="162354547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00a4a5,#1aaaa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CTIVE" w:val="Satzung 2006.doc"/>
    <w:docVar w:name="AnNoText" w:val="EuroStar"/>
    <w:docVar w:name="AnNoTextFileName" w:val="ANOFD"/>
    <w:docVar w:name="KAW999929" w:val="5d6971e1-9128-4492-aba2-d95d935dee46"/>
    <w:docVar w:name="VTCASE" w:val="4"/>
    <w:docVar w:name="VTCommandPending" w:val="NONE"/>
    <w:docVar w:name="VTCurMacroFlags$" w:val="NNNN"/>
    <w:docVar w:name="VTINIT" w:val="1"/>
    <w:docVar w:name="VTypeCAPFlag$" w:val="TRUE"/>
    <w:docVar w:name="VTypeJoinDigitFlag$" w:val="FALSE"/>
    <w:docVar w:name="VTypeLCFlag$" w:val="FALSE"/>
    <w:docVar w:name="VTypeNoSpaceFlag$" w:val="TRUE"/>
    <w:docVar w:name="VTypeSpaceFlag$" w:val="FALSE"/>
    <w:docVar w:name="VTypeUCFlag$" w:val="FALSE"/>
  </w:docVars>
  <w:rsids>
    <w:rsidRoot w:val="004B392B"/>
    <w:rsid w:val="00001047"/>
    <w:rsid w:val="00001DC2"/>
    <w:rsid w:val="00007643"/>
    <w:rsid w:val="00021354"/>
    <w:rsid w:val="000275CD"/>
    <w:rsid w:val="00033DB3"/>
    <w:rsid w:val="00051B45"/>
    <w:rsid w:val="00051C0A"/>
    <w:rsid w:val="00067316"/>
    <w:rsid w:val="00073CEB"/>
    <w:rsid w:val="00083FEC"/>
    <w:rsid w:val="000A31FB"/>
    <w:rsid w:val="000A58CA"/>
    <w:rsid w:val="000A7CB7"/>
    <w:rsid w:val="000B7DA7"/>
    <w:rsid w:val="000F0741"/>
    <w:rsid w:val="000F6AF1"/>
    <w:rsid w:val="00120FF4"/>
    <w:rsid w:val="001223E4"/>
    <w:rsid w:val="001305D5"/>
    <w:rsid w:val="001351D6"/>
    <w:rsid w:val="00150B57"/>
    <w:rsid w:val="001714C1"/>
    <w:rsid w:val="001717C8"/>
    <w:rsid w:val="001718DD"/>
    <w:rsid w:val="0018337B"/>
    <w:rsid w:val="00184B47"/>
    <w:rsid w:val="00190282"/>
    <w:rsid w:val="00192731"/>
    <w:rsid w:val="001955DA"/>
    <w:rsid w:val="0019605D"/>
    <w:rsid w:val="001A06AA"/>
    <w:rsid w:val="001D00A4"/>
    <w:rsid w:val="001E5C01"/>
    <w:rsid w:val="001F58F9"/>
    <w:rsid w:val="001F5CF3"/>
    <w:rsid w:val="001F6BF4"/>
    <w:rsid w:val="00201EEF"/>
    <w:rsid w:val="0020644A"/>
    <w:rsid w:val="00214BF5"/>
    <w:rsid w:val="00215B0F"/>
    <w:rsid w:val="002243D8"/>
    <w:rsid w:val="002273F3"/>
    <w:rsid w:val="00232254"/>
    <w:rsid w:val="00236394"/>
    <w:rsid w:val="00250644"/>
    <w:rsid w:val="00250AB6"/>
    <w:rsid w:val="00252645"/>
    <w:rsid w:val="00260E3D"/>
    <w:rsid w:val="00266F47"/>
    <w:rsid w:val="002712DB"/>
    <w:rsid w:val="00272A2F"/>
    <w:rsid w:val="00282048"/>
    <w:rsid w:val="002901AA"/>
    <w:rsid w:val="00291212"/>
    <w:rsid w:val="00293FF6"/>
    <w:rsid w:val="002946E7"/>
    <w:rsid w:val="00297608"/>
    <w:rsid w:val="002A6E00"/>
    <w:rsid w:val="002B45B3"/>
    <w:rsid w:val="002B57FA"/>
    <w:rsid w:val="002D1B21"/>
    <w:rsid w:val="002E0BFB"/>
    <w:rsid w:val="002E210F"/>
    <w:rsid w:val="002E44B6"/>
    <w:rsid w:val="002E74EB"/>
    <w:rsid w:val="002F2BC0"/>
    <w:rsid w:val="002F443D"/>
    <w:rsid w:val="00315246"/>
    <w:rsid w:val="00316F70"/>
    <w:rsid w:val="003215E1"/>
    <w:rsid w:val="00345118"/>
    <w:rsid w:val="00355FE5"/>
    <w:rsid w:val="00365563"/>
    <w:rsid w:val="003667F0"/>
    <w:rsid w:val="00367625"/>
    <w:rsid w:val="0037611B"/>
    <w:rsid w:val="00376952"/>
    <w:rsid w:val="00384D2E"/>
    <w:rsid w:val="00386F7D"/>
    <w:rsid w:val="003908A6"/>
    <w:rsid w:val="0039181E"/>
    <w:rsid w:val="00391D0A"/>
    <w:rsid w:val="00397C69"/>
    <w:rsid w:val="00397D8A"/>
    <w:rsid w:val="003A61D4"/>
    <w:rsid w:val="003B3A95"/>
    <w:rsid w:val="003B4D36"/>
    <w:rsid w:val="003B6B02"/>
    <w:rsid w:val="003B7C04"/>
    <w:rsid w:val="003C1EFC"/>
    <w:rsid w:val="003C498C"/>
    <w:rsid w:val="003D1518"/>
    <w:rsid w:val="003E0866"/>
    <w:rsid w:val="003E6064"/>
    <w:rsid w:val="003F2E3C"/>
    <w:rsid w:val="003F693F"/>
    <w:rsid w:val="0040281E"/>
    <w:rsid w:val="004125C5"/>
    <w:rsid w:val="00433451"/>
    <w:rsid w:val="00433F72"/>
    <w:rsid w:val="0043693C"/>
    <w:rsid w:val="0044511E"/>
    <w:rsid w:val="00452161"/>
    <w:rsid w:val="00452B3B"/>
    <w:rsid w:val="00453E93"/>
    <w:rsid w:val="00482BE7"/>
    <w:rsid w:val="00492A9B"/>
    <w:rsid w:val="00497C5C"/>
    <w:rsid w:val="004A29D7"/>
    <w:rsid w:val="004B12BA"/>
    <w:rsid w:val="004B28A0"/>
    <w:rsid w:val="004B392B"/>
    <w:rsid w:val="004C489E"/>
    <w:rsid w:val="004C79B9"/>
    <w:rsid w:val="004D39A0"/>
    <w:rsid w:val="004F1AB8"/>
    <w:rsid w:val="00501290"/>
    <w:rsid w:val="005071D2"/>
    <w:rsid w:val="00515DE2"/>
    <w:rsid w:val="00517C84"/>
    <w:rsid w:val="00523192"/>
    <w:rsid w:val="00544BFF"/>
    <w:rsid w:val="00546B5A"/>
    <w:rsid w:val="005577A4"/>
    <w:rsid w:val="00565247"/>
    <w:rsid w:val="0057353A"/>
    <w:rsid w:val="005775CA"/>
    <w:rsid w:val="00585C18"/>
    <w:rsid w:val="005A1D58"/>
    <w:rsid w:val="005B2F13"/>
    <w:rsid w:val="005B7510"/>
    <w:rsid w:val="005C63C0"/>
    <w:rsid w:val="005E2AC0"/>
    <w:rsid w:val="005F7FAA"/>
    <w:rsid w:val="00605013"/>
    <w:rsid w:val="006057CF"/>
    <w:rsid w:val="00615F1D"/>
    <w:rsid w:val="00620053"/>
    <w:rsid w:val="00622289"/>
    <w:rsid w:val="00630E04"/>
    <w:rsid w:val="00640AC5"/>
    <w:rsid w:val="0065381D"/>
    <w:rsid w:val="0065423D"/>
    <w:rsid w:val="0068632D"/>
    <w:rsid w:val="006A32FD"/>
    <w:rsid w:val="006B37D7"/>
    <w:rsid w:val="006E32E6"/>
    <w:rsid w:val="006E7248"/>
    <w:rsid w:val="00702BF1"/>
    <w:rsid w:val="00711057"/>
    <w:rsid w:val="00717407"/>
    <w:rsid w:val="0072109F"/>
    <w:rsid w:val="007215CC"/>
    <w:rsid w:val="0072570B"/>
    <w:rsid w:val="00726D24"/>
    <w:rsid w:val="007357CC"/>
    <w:rsid w:val="00752958"/>
    <w:rsid w:val="0076302B"/>
    <w:rsid w:val="0077357C"/>
    <w:rsid w:val="00783371"/>
    <w:rsid w:val="007866C5"/>
    <w:rsid w:val="00791EF1"/>
    <w:rsid w:val="00791F0F"/>
    <w:rsid w:val="00793C46"/>
    <w:rsid w:val="00795E78"/>
    <w:rsid w:val="00796C71"/>
    <w:rsid w:val="007A56D3"/>
    <w:rsid w:val="007B383F"/>
    <w:rsid w:val="007B428A"/>
    <w:rsid w:val="007B6E19"/>
    <w:rsid w:val="007C7AEF"/>
    <w:rsid w:val="007E5AF7"/>
    <w:rsid w:val="007E6B29"/>
    <w:rsid w:val="007F6DE5"/>
    <w:rsid w:val="00802BCF"/>
    <w:rsid w:val="0081531B"/>
    <w:rsid w:val="00817BC9"/>
    <w:rsid w:val="008256A8"/>
    <w:rsid w:val="00840968"/>
    <w:rsid w:val="008454CC"/>
    <w:rsid w:val="00845F73"/>
    <w:rsid w:val="008528CC"/>
    <w:rsid w:val="0085451C"/>
    <w:rsid w:val="0086392E"/>
    <w:rsid w:val="00865541"/>
    <w:rsid w:val="008712DA"/>
    <w:rsid w:val="00872628"/>
    <w:rsid w:val="00874574"/>
    <w:rsid w:val="008921FE"/>
    <w:rsid w:val="008A2BE1"/>
    <w:rsid w:val="008A5E63"/>
    <w:rsid w:val="008B03B0"/>
    <w:rsid w:val="008B4B91"/>
    <w:rsid w:val="008B5167"/>
    <w:rsid w:val="008B6EAC"/>
    <w:rsid w:val="008B7AE7"/>
    <w:rsid w:val="008C1DC5"/>
    <w:rsid w:val="008C1ED5"/>
    <w:rsid w:val="008C3B21"/>
    <w:rsid w:val="008C3D7A"/>
    <w:rsid w:val="008D3186"/>
    <w:rsid w:val="008D5589"/>
    <w:rsid w:val="008D712F"/>
    <w:rsid w:val="008E2094"/>
    <w:rsid w:val="008F16D6"/>
    <w:rsid w:val="00903998"/>
    <w:rsid w:val="0091754D"/>
    <w:rsid w:val="00921966"/>
    <w:rsid w:val="009257B9"/>
    <w:rsid w:val="00927970"/>
    <w:rsid w:val="0093336A"/>
    <w:rsid w:val="0093429C"/>
    <w:rsid w:val="009364A2"/>
    <w:rsid w:val="009606EB"/>
    <w:rsid w:val="00960F73"/>
    <w:rsid w:val="009706B3"/>
    <w:rsid w:val="00972F9A"/>
    <w:rsid w:val="009736F4"/>
    <w:rsid w:val="009835ED"/>
    <w:rsid w:val="00984C62"/>
    <w:rsid w:val="00992CB8"/>
    <w:rsid w:val="009955C4"/>
    <w:rsid w:val="009A405B"/>
    <w:rsid w:val="009B138E"/>
    <w:rsid w:val="009B2DB7"/>
    <w:rsid w:val="009D0729"/>
    <w:rsid w:val="009D28FF"/>
    <w:rsid w:val="009D7AB6"/>
    <w:rsid w:val="009E379C"/>
    <w:rsid w:val="009F06DA"/>
    <w:rsid w:val="009F09ED"/>
    <w:rsid w:val="009F1AC6"/>
    <w:rsid w:val="009F1EE4"/>
    <w:rsid w:val="009F29D5"/>
    <w:rsid w:val="009F35D3"/>
    <w:rsid w:val="00A242FF"/>
    <w:rsid w:val="00A30902"/>
    <w:rsid w:val="00A327CB"/>
    <w:rsid w:val="00A47261"/>
    <w:rsid w:val="00A53472"/>
    <w:rsid w:val="00A61C06"/>
    <w:rsid w:val="00A6423A"/>
    <w:rsid w:val="00A71BDA"/>
    <w:rsid w:val="00A75651"/>
    <w:rsid w:val="00A779EA"/>
    <w:rsid w:val="00A835F0"/>
    <w:rsid w:val="00A857E4"/>
    <w:rsid w:val="00A93540"/>
    <w:rsid w:val="00AA0669"/>
    <w:rsid w:val="00AA1940"/>
    <w:rsid w:val="00AA2DEF"/>
    <w:rsid w:val="00AB0F96"/>
    <w:rsid w:val="00AB1755"/>
    <w:rsid w:val="00AB76DF"/>
    <w:rsid w:val="00AC6763"/>
    <w:rsid w:val="00AE2305"/>
    <w:rsid w:val="00AF08FF"/>
    <w:rsid w:val="00B004F6"/>
    <w:rsid w:val="00B2049D"/>
    <w:rsid w:val="00B21B1C"/>
    <w:rsid w:val="00B53BB3"/>
    <w:rsid w:val="00B66033"/>
    <w:rsid w:val="00B70CA1"/>
    <w:rsid w:val="00B816C9"/>
    <w:rsid w:val="00B8412A"/>
    <w:rsid w:val="00BB420D"/>
    <w:rsid w:val="00BB6875"/>
    <w:rsid w:val="00BC284B"/>
    <w:rsid w:val="00BD290A"/>
    <w:rsid w:val="00BD5B25"/>
    <w:rsid w:val="00BD7114"/>
    <w:rsid w:val="00BD7D9F"/>
    <w:rsid w:val="00BD7E54"/>
    <w:rsid w:val="00BE34C7"/>
    <w:rsid w:val="00BF5C75"/>
    <w:rsid w:val="00C013A3"/>
    <w:rsid w:val="00C025B5"/>
    <w:rsid w:val="00C06610"/>
    <w:rsid w:val="00C21484"/>
    <w:rsid w:val="00C22199"/>
    <w:rsid w:val="00C228AB"/>
    <w:rsid w:val="00C34243"/>
    <w:rsid w:val="00C46130"/>
    <w:rsid w:val="00C54366"/>
    <w:rsid w:val="00C65C2D"/>
    <w:rsid w:val="00C756DA"/>
    <w:rsid w:val="00C77F05"/>
    <w:rsid w:val="00C84B3C"/>
    <w:rsid w:val="00C85238"/>
    <w:rsid w:val="00C85288"/>
    <w:rsid w:val="00C8574C"/>
    <w:rsid w:val="00C85AC5"/>
    <w:rsid w:val="00C90470"/>
    <w:rsid w:val="00C910FD"/>
    <w:rsid w:val="00C97E27"/>
    <w:rsid w:val="00CA1826"/>
    <w:rsid w:val="00CB4F51"/>
    <w:rsid w:val="00CC1643"/>
    <w:rsid w:val="00CC2718"/>
    <w:rsid w:val="00CD293F"/>
    <w:rsid w:val="00CD4412"/>
    <w:rsid w:val="00D0690C"/>
    <w:rsid w:val="00D06FC3"/>
    <w:rsid w:val="00D137A9"/>
    <w:rsid w:val="00D13EE0"/>
    <w:rsid w:val="00D1598B"/>
    <w:rsid w:val="00D1641C"/>
    <w:rsid w:val="00D247CF"/>
    <w:rsid w:val="00D30BF3"/>
    <w:rsid w:val="00D31309"/>
    <w:rsid w:val="00D325B6"/>
    <w:rsid w:val="00D35076"/>
    <w:rsid w:val="00D42739"/>
    <w:rsid w:val="00D44712"/>
    <w:rsid w:val="00D56BD9"/>
    <w:rsid w:val="00D57693"/>
    <w:rsid w:val="00D64F89"/>
    <w:rsid w:val="00D736F6"/>
    <w:rsid w:val="00D87F2A"/>
    <w:rsid w:val="00D90518"/>
    <w:rsid w:val="00D916FF"/>
    <w:rsid w:val="00D934AE"/>
    <w:rsid w:val="00DA1715"/>
    <w:rsid w:val="00DA269F"/>
    <w:rsid w:val="00DA5F64"/>
    <w:rsid w:val="00DA6A0C"/>
    <w:rsid w:val="00DA715A"/>
    <w:rsid w:val="00DA7F6A"/>
    <w:rsid w:val="00DB5C78"/>
    <w:rsid w:val="00DC0FFF"/>
    <w:rsid w:val="00DC1783"/>
    <w:rsid w:val="00DC3EEA"/>
    <w:rsid w:val="00DC72C4"/>
    <w:rsid w:val="00DD1111"/>
    <w:rsid w:val="00DD5412"/>
    <w:rsid w:val="00DD66B6"/>
    <w:rsid w:val="00DE07DF"/>
    <w:rsid w:val="00DE3CE0"/>
    <w:rsid w:val="00DF028E"/>
    <w:rsid w:val="00DF2A8F"/>
    <w:rsid w:val="00DF3ED0"/>
    <w:rsid w:val="00E15996"/>
    <w:rsid w:val="00E20334"/>
    <w:rsid w:val="00E22152"/>
    <w:rsid w:val="00E2267E"/>
    <w:rsid w:val="00E3124E"/>
    <w:rsid w:val="00E32B55"/>
    <w:rsid w:val="00E4244C"/>
    <w:rsid w:val="00E51F2F"/>
    <w:rsid w:val="00E63AA1"/>
    <w:rsid w:val="00E661DB"/>
    <w:rsid w:val="00E7012E"/>
    <w:rsid w:val="00E8441A"/>
    <w:rsid w:val="00E84CD2"/>
    <w:rsid w:val="00E87174"/>
    <w:rsid w:val="00E94AF6"/>
    <w:rsid w:val="00E97D0A"/>
    <w:rsid w:val="00EA32AE"/>
    <w:rsid w:val="00EA386C"/>
    <w:rsid w:val="00EA67DE"/>
    <w:rsid w:val="00EB3883"/>
    <w:rsid w:val="00ED0531"/>
    <w:rsid w:val="00ED1BC9"/>
    <w:rsid w:val="00ED1C43"/>
    <w:rsid w:val="00ED5004"/>
    <w:rsid w:val="00EE0B9D"/>
    <w:rsid w:val="00EE465B"/>
    <w:rsid w:val="00EE7046"/>
    <w:rsid w:val="00EF0A64"/>
    <w:rsid w:val="00EF6749"/>
    <w:rsid w:val="00F11F94"/>
    <w:rsid w:val="00F157E4"/>
    <w:rsid w:val="00F158BF"/>
    <w:rsid w:val="00F245FD"/>
    <w:rsid w:val="00F24E87"/>
    <w:rsid w:val="00F3543A"/>
    <w:rsid w:val="00F3596D"/>
    <w:rsid w:val="00F56DF8"/>
    <w:rsid w:val="00F72471"/>
    <w:rsid w:val="00F80FFB"/>
    <w:rsid w:val="00F820D6"/>
    <w:rsid w:val="00F9152D"/>
    <w:rsid w:val="00F93ED0"/>
    <w:rsid w:val="00FA2D48"/>
    <w:rsid w:val="00FA2FCD"/>
    <w:rsid w:val="00FB6069"/>
    <w:rsid w:val="00FC12C7"/>
    <w:rsid w:val="00FC27C2"/>
    <w:rsid w:val="00FC3114"/>
    <w:rsid w:val="00FC3A08"/>
    <w:rsid w:val="00FC639E"/>
    <w:rsid w:val="00FC73C8"/>
    <w:rsid w:val="00FD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a4a5,#1aaaaa"/>
    </o:shapedefaults>
    <o:shapelayout v:ext="edit">
      <o:idmap v:ext="edit" data="2"/>
    </o:shapelayout>
  </w:shapeDefaults>
  <w:decimalSymbol w:val=","/>
  <w:listSeparator w:val=";"/>
  <w14:docId w14:val="6F2CCFAF"/>
  <w15:chartTrackingRefBased/>
  <w15:docId w15:val="{83FB4DED-5C00-4D3A-A1C5-452ED481E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80FFB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93336A"/>
    <w:pPr>
      <w:numPr>
        <w:numId w:val="17"/>
      </w:numPr>
      <w:spacing w:after="120"/>
      <w:ind w:left="709" w:hanging="709"/>
      <w:outlineLvl w:val="0"/>
    </w:pPr>
    <w:rPr>
      <w:b/>
      <w:sz w:val="28"/>
      <w:szCs w:val="34"/>
      <w:u w:val="single"/>
    </w:rPr>
  </w:style>
  <w:style w:type="paragraph" w:styleId="berschrift2">
    <w:name w:val="heading 2"/>
    <w:basedOn w:val="berschrift1"/>
    <w:next w:val="Standard"/>
    <w:qFormat/>
    <w:rsid w:val="0093336A"/>
    <w:pPr>
      <w:numPr>
        <w:ilvl w:val="1"/>
      </w:numPr>
      <w:ind w:left="709" w:hanging="709"/>
      <w:outlineLvl w:val="1"/>
    </w:pPr>
    <w:rPr>
      <w:szCs w:val="36"/>
      <w:u w:val="none"/>
    </w:rPr>
  </w:style>
  <w:style w:type="paragraph" w:styleId="berschrift3">
    <w:name w:val="heading 3"/>
    <w:basedOn w:val="berschrift1"/>
    <w:next w:val="Standard"/>
    <w:qFormat/>
    <w:rsid w:val="0093336A"/>
    <w:pPr>
      <w:numPr>
        <w:ilvl w:val="2"/>
      </w:numPr>
      <w:ind w:left="993" w:hanging="993"/>
      <w:outlineLvl w:val="2"/>
    </w:pPr>
    <w:rPr>
      <w:sz w:val="24"/>
      <w:szCs w:val="32"/>
      <w:u w:val="none"/>
    </w:rPr>
  </w:style>
  <w:style w:type="paragraph" w:styleId="berschrift4">
    <w:name w:val="heading 4"/>
    <w:basedOn w:val="Standard"/>
    <w:next w:val="Standard"/>
    <w:qFormat/>
    <w:rsid w:val="0093336A"/>
    <w:pPr>
      <w:numPr>
        <w:ilvl w:val="3"/>
        <w:numId w:val="18"/>
      </w:numPr>
      <w:ind w:left="1134" w:hanging="1134"/>
      <w:outlineLvl w:val="3"/>
    </w:pPr>
    <w:rPr>
      <w:rFonts w:cs="Arial"/>
      <w:b/>
      <w:bCs/>
      <w:sz w:val="24"/>
      <w:szCs w:val="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Standard"/>
    <w:qFormat/>
    <w:rsid w:val="00DC72C4"/>
    <w:pPr>
      <w:spacing w:after="120"/>
      <w:contextualSpacing/>
    </w:pPr>
    <w:rPr>
      <w:rFonts w:eastAsia="Calibri" w:cs="Arial"/>
      <w:b/>
      <w:sz w:val="28"/>
      <w:szCs w:val="28"/>
      <w:lang w:eastAsia="en-US"/>
    </w:rPr>
  </w:style>
  <w:style w:type="paragraph" w:customStyle="1" w:styleId="Auswahl">
    <w:name w:val="Auswahl"/>
    <w:basedOn w:val="Listenabsatz"/>
    <w:qFormat/>
    <w:rsid w:val="00BD7114"/>
    <w:pPr>
      <w:numPr>
        <w:numId w:val="16"/>
      </w:numPr>
      <w:ind w:left="357" w:hanging="357"/>
    </w:pPr>
  </w:style>
  <w:style w:type="character" w:customStyle="1" w:styleId="Klein8">
    <w:name w:val="Klein 8"/>
    <w:basedOn w:val="Absatz-Standardschriftart"/>
    <w:rsid w:val="003667F0"/>
    <w:rPr>
      <w:sz w:val="16"/>
    </w:rPr>
  </w:style>
  <w:style w:type="paragraph" w:styleId="Kopfzeile">
    <w:name w:val="header"/>
    <w:basedOn w:val="Standard"/>
    <w:link w:val="KopfzeileZchn"/>
    <w:uiPriority w:val="99"/>
    <w:rsid w:val="00B53BB3"/>
    <w:pPr>
      <w:tabs>
        <w:tab w:val="center" w:pos="4536"/>
        <w:tab w:val="right" w:pos="9072"/>
      </w:tabs>
    </w:pPr>
    <w:rPr>
      <w:color w:val="000000"/>
      <w:szCs w:val="20"/>
    </w:rPr>
  </w:style>
  <w:style w:type="paragraph" w:styleId="Fuzeile">
    <w:name w:val="footer"/>
    <w:basedOn w:val="Standard"/>
    <w:link w:val="FuzeileZchn"/>
    <w:rsid w:val="00DC72C4"/>
    <w:pPr>
      <w:tabs>
        <w:tab w:val="center" w:pos="5103"/>
        <w:tab w:val="right" w:pos="10206"/>
      </w:tabs>
      <w:ind w:right="566"/>
      <w:jc w:val="right"/>
    </w:pPr>
    <w:rPr>
      <w:color w:val="808080"/>
      <w:sz w:val="16"/>
      <w:szCs w:val="16"/>
    </w:rPr>
  </w:style>
  <w:style w:type="paragraph" w:styleId="Textkrper">
    <w:name w:val="Body Text"/>
    <w:basedOn w:val="Standard"/>
    <w:rsid w:val="00B53BB3"/>
    <w:rPr>
      <w:snapToGrid w:val="0"/>
      <w:color w:val="000000"/>
      <w:szCs w:val="20"/>
    </w:rPr>
  </w:style>
  <w:style w:type="character" w:customStyle="1" w:styleId="GPMBlau">
    <w:name w:val="GPM Blau"/>
    <w:rsid w:val="003667F0"/>
    <w:rPr>
      <w:color w:val="17317B"/>
    </w:rPr>
  </w:style>
  <w:style w:type="character" w:styleId="Seitenzahl">
    <w:name w:val="page number"/>
    <w:basedOn w:val="Absatz-Standardschriftart"/>
    <w:rsid w:val="00B53BB3"/>
  </w:style>
  <w:style w:type="character" w:styleId="Kommentarzeichen">
    <w:name w:val="annotation reference"/>
    <w:semiHidden/>
    <w:rsid w:val="00B53BB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B53BB3"/>
    <w:rPr>
      <w:szCs w:val="20"/>
    </w:rPr>
  </w:style>
  <w:style w:type="paragraph" w:styleId="Kommentarthema">
    <w:name w:val="annotation subject"/>
    <w:basedOn w:val="Kommentartext"/>
    <w:next w:val="Kommentartext"/>
    <w:semiHidden/>
    <w:rsid w:val="00B53BB3"/>
    <w:rPr>
      <w:b/>
      <w:bCs/>
    </w:rPr>
  </w:style>
  <w:style w:type="paragraph" w:styleId="Sprechblasentext">
    <w:name w:val="Balloon Text"/>
    <w:basedOn w:val="Standard"/>
    <w:semiHidden/>
    <w:rsid w:val="00B53BB3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E7012E"/>
    <w:rPr>
      <w:color w:val="0000FF"/>
      <w:u w:val="single"/>
    </w:rPr>
  </w:style>
  <w:style w:type="paragraph" w:styleId="Verzeichnis1">
    <w:name w:val="toc 1"/>
    <w:basedOn w:val="Standard"/>
    <w:next w:val="Standard"/>
    <w:autoRedefine/>
    <w:uiPriority w:val="39"/>
    <w:unhideWhenUsed/>
    <w:rsid w:val="00AB0F96"/>
    <w:pPr>
      <w:tabs>
        <w:tab w:val="right" w:leader="dot" w:pos="10206"/>
      </w:tabs>
      <w:spacing w:after="40"/>
      <w:ind w:left="1134" w:hanging="567"/>
    </w:pPr>
    <w:rPr>
      <w:szCs w:val="20"/>
    </w:rPr>
  </w:style>
  <w:style w:type="character" w:customStyle="1" w:styleId="KommentartextZchn">
    <w:name w:val="Kommentartext Zchn"/>
    <w:link w:val="Kommentartext"/>
    <w:semiHidden/>
    <w:rsid w:val="00E7012E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1714C1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qFormat/>
    <w:rsid w:val="0093336A"/>
    <w:pPr>
      <w:spacing w:after="120"/>
    </w:pPr>
    <w:rPr>
      <w:b/>
      <w:sz w:val="48"/>
      <w:szCs w:val="40"/>
    </w:rPr>
  </w:style>
  <w:style w:type="character" w:customStyle="1" w:styleId="TitelZchn">
    <w:name w:val="Titel Zchn"/>
    <w:link w:val="Titel"/>
    <w:rsid w:val="0093336A"/>
    <w:rPr>
      <w:rFonts w:ascii="Arial" w:hAnsi="Arial"/>
      <w:b/>
      <w:sz w:val="48"/>
      <w:szCs w:val="40"/>
    </w:rPr>
  </w:style>
  <w:style w:type="paragraph" w:styleId="Untertitel">
    <w:name w:val="Subtitle"/>
    <w:basedOn w:val="Standard"/>
    <w:next w:val="Standard"/>
    <w:link w:val="UntertitelZchn"/>
    <w:qFormat/>
    <w:rsid w:val="0093336A"/>
    <w:pPr>
      <w:spacing w:before="120" w:after="120"/>
    </w:pPr>
    <w:rPr>
      <w:rFonts w:cs="Arial"/>
      <w:b/>
      <w:sz w:val="32"/>
      <w:szCs w:val="16"/>
    </w:rPr>
  </w:style>
  <w:style w:type="character" w:customStyle="1" w:styleId="UntertitelZchn">
    <w:name w:val="Untertitel Zchn"/>
    <w:link w:val="Untertitel"/>
    <w:rsid w:val="0093336A"/>
    <w:rPr>
      <w:rFonts w:ascii="Arial" w:hAnsi="Arial" w:cs="Arial"/>
      <w:b/>
      <w:sz w:val="32"/>
      <w:szCs w:val="16"/>
    </w:rPr>
  </w:style>
  <w:style w:type="character" w:customStyle="1" w:styleId="KopfzeileZchn">
    <w:name w:val="Kopfzeile Zchn"/>
    <w:link w:val="Kopfzeile"/>
    <w:uiPriority w:val="99"/>
    <w:qFormat/>
    <w:rsid w:val="003C498C"/>
    <w:rPr>
      <w:rFonts w:ascii="Arial" w:hAnsi="Arial"/>
      <w:color w:val="000000"/>
    </w:rPr>
  </w:style>
  <w:style w:type="paragraph" w:styleId="NurText">
    <w:name w:val="Plain Text"/>
    <w:basedOn w:val="Standard"/>
    <w:link w:val="NurTextZchn"/>
    <w:uiPriority w:val="99"/>
    <w:unhideWhenUsed/>
    <w:rsid w:val="00C97E27"/>
    <w:rPr>
      <w:rFonts w:eastAsia="Calibri"/>
      <w:szCs w:val="21"/>
      <w:lang w:eastAsia="en-US"/>
    </w:rPr>
  </w:style>
  <w:style w:type="character" w:customStyle="1" w:styleId="NurTextZchn">
    <w:name w:val="Nur Text Zchn"/>
    <w:link w:val="NurText"/>
    <w:uiPriority w:val="99"/>
    <w:rsid w:val="00C97E27"/>
    <w:rPr>
      <w:rFonts w:ascii="Arial" w:eastAsia="Calibri" w:hAnsi="Arial"/>
      <w:szCs w:val="21"/>
      <w:lang w:eastAsia="en-US"/>
    </w:rPr>
  </w:style>
  <w:style w:type="paragraph" w:styleId="Listennummer">
    <w:name w:val="List Number"/>
    <w:basedOn w:val="Standard"/>
    <w:rsid w:val="007F6DE5"/>
    <w:pPr>
      <w:numPr>
        <w:numId w:val="21"/>
      </w:numPr>
      <w:tabs>
        <w:tab w:val="left" w:pos="425"/>
      </w:tabs>
      <w:spacing w:after="60"/>
    </w:pPr>
    <w:rPr>
      <w:szCs w:val="20"/>
    </w:rPr>
  </w:style>
  <w:style w:type="paragraph" w:styleId="Aufzhlungszeichen">
    <w:name w:val="List Bullet"/>
    <w:basedOn w:val="Standard"/>
    <w:rsid w:val="008D5589"/>
    <w:pPr>
      <w:numPr>
        <w:numId w:val="12"/>
      </w:numPr>
      <w:tabs>
        <w:tab w:val="left" w:pos="2835"/>
      </w:tabs>
      <w:ind w:left="284" w:hanging="284"/>
      <w:contextualSpacing/>
    </w:pPr>
  </w:style>
  <w:style w:type="paragraph" w:styleId="Aufzhlungszeichen2">
    <w:name w:val="List Bullet 2"/>
    <w:basedOn w:val="Standard"/>
    <w:rsid w:val="008D5589"/>
    <w:pPr>
      <w:numPr>
        <w:numId w:val="13"/>
      </w:numPr>
      <w:tabs>
        <w:tab w:val="left" w:pos="2835"/>
      </w:tabs>
      <w:contextualSpacing/>
    </w:pPr>
  </w:style>
  <w:style w:type="paragraph" w:styleId="Aufzhlungszeichen3">
    <w:name w:val="List Bullet 3"/>
    <w:basedOn w:val="Standard"/>
    <w:rsid w:val="008D5589"/>
    <w:pPr>
      <w:numPr>
        <w:numId w:val="15"/>
      </w:numPr>
      <w:tabs>
        <w:tab w:val="left" w:pos="2835"/>
      </w:tabs>
      <w:contextualSpacing/>
    </w:pPr>
  </w:style>
  <w:style w:type="paragraph" w:styleId="Verzeichnis2">
    <w:name w:val="toc 2"/>
    <w:basedOn w:val="Standard"/>
    <w:next w:val="Standard"/>
    <w:autoRedefine/>
    <w:uiPriority w:val="39"/>
    <w:rsid w:val="00AB0F96"/>
    <w:pPr>
      <w:tabs>
        <w:tab w:val="right" w:leader="dot" w:pos="10206"/>
      </w:tabs>
      <w:ind w:left="851"/>
    </w:pPr>
  </w:style>
  <w:style w:type="paragraph" w:styleId="Verzeichnis3">
    <w:name w:val="toc 3"/>
    <w:basedOn w:val="Standard"/>
    <w:next w:val="Standard"/>
    <w:autoRedefine/>
    <w:uiPriority w:val="39"/>
    <w:rsid w:val="00AB0F96"/>
    <w:pPr>
      <w:tabs>
        <w:tab w:val="right" w:leader="dot" w:pos="10206"/>
      </w:tabs>
      <w:ind w:left="1134"/>
    </w:pPr>
  </w:style>
  <w:style w:type="paragraph" w:customStyle="1" w:styleId="Numerierung">
    <w:name w:val="Numerierung"/>
    <w:basedOn w:val="Listennummer"/>
    <w:link w:val="NumerierungZchn"/>
    <w:qFormat/>
    <w:rsid w:val="00A93540"/>
    <w:pPr>
      <w:numPr>
        <w:numId w:val="22"/>
      </w:numPr>
      <w:tabs>
        <w:tab w:val="clear" w:pos="425"/>
      </w:tabs>
      <w:spacing w:before="120" w:after="40"/>
    </w:pPr>
  </w:style>
  <w:style w:type="character" w:customStyle="1" w:styleId="NumerierungZchn">
    <w:name w:val="Numerierung Zchn"/>
    <w:link w:val="Numerierung"/>
    <w:rsid w:val="00A93540"/>
    <w:rPr>
      <w:rFonts w:ascii="Arial" w:hAnsi="Arial"/>
      <w:sz w:val="22"/>
    </w:rPr>
  </w:style>
  <w:style w:type="character" w:customStyle="1" w:styleId="Tabelle">
    <w:name w:val="Tabelle"/>
    <w:rsid w:val="00F80FFB"/>
    <w:rPr>
      <w:sz w:val="20"/>
    </w:rPr>
  </w:style>
  <w:style w:type="paragraph" w:customStyle="1" w:styleId="Abbildung">
    <w:name w:val="Abbildung"/>
    <w:basedOn w:val="Standard"/>
    <w:qFormat/>
    <w:rsid w:val="008F16D6"/>
    <w:pPr>
      <w:spacing w:before="120"/>
      <w:jc w:val="center"/>
    </w:pPr>
  </w:style>
  <w:style w:type="character" w:customStyle="1" w:styleId="GPMfett">
    <w:name w:val="GPM fett"/>
    <w:basedOn w:val="Absatz-Standardschriftart"/>
    <w:uiPriority w:val="1"/>
    <w:qFormat/>
    <w:rsid w:val="00C21484"/>
    <w:rPr>
      <w:b/>
    </w:rPr>
  </w:style>
  <w:style w:type="paragraph" w:customStyle="1" w:styleId="Tabelleberschrift">
    <w:name w:val="Tabelle Überschrift"/>
    <w:basedOn w:val="Standard"/>
    <w:qFormat/>
    <w:rsid w:val="00C21484"/>
    <w:pPr>
      <w:jc w:val="center"/>
    </w:pPr>
    <w:rPr>
      <w:b/>
      <w:sz w:val="20"/>
    </w:rPr>
  </w:style>
  <w:style w:type="character" w:customStyle="1" w:styleId="Klein9">
    <w:name w:val="Klein 9"/>
    <w:rsid w:val="00C21484"/>
    <w:rPr>
      <w:sz w:val="18"/>
    </w:rPr>
  </w:style>
  <w:style w:type="paragraph" w:customStyle="1" w:styleId="AbbildungBeschriftung">
    <w:name w:val="Abbildung Beschriftung"/>
    <w:basedOn w:val="Beschriftung"/>
    <w:next w:val="Standard"/>
    <w:rsid w:val="007F6DE5"/>
    <w:pPr>
      <w:spacing w:before="120" w:after="120" w:line="276" w:lineRule="auto"/>
      <w:jc w:val="center"/>
    </w:pPr>
    <w:rPr>
      <w:b/>
      <w:bCs/>
      <w:i w:val="0"/>
      <w:iCs w:val="0"/>
      <w:color w:val="auto"/>
      <w:sz w:val="22"/>
      <w:szCs w:val="20"/>
    </w:rPr>
  </w:style>
  <w:style w:type="paragraph" w:styleId="Beschriftung">
    <w:name w:val="caption"/>
    <w:basedOn w:val="Standard"/>
    <w:next w:val="Standard"/>
    <w:semiHidden/>
    <w:unhideWhenUsed/>
    <w:qFormat/>
    <w:rsid w:val="007F6DE5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belleBeschriftung">
    <w:name w:val="Tabelle Beschriftung"/>
    <w:basedOn w:val="AbbildungBeschriftung"/>
    <w:next w:val="Standard"/>
    <w:qFormat/>
    <w:rsid w:val="007F6DE5"/>
  </w:style>
  <w:style w:type="paragraph" w:styleId="Listennummer2">
    <w:name w:val="List Number 2"/>
    <w:basedOn w:val="Standard"/>
    <w:rsid w:val="007F6DE5"/>
    <w:pPr>
      <w:numPr>
        <w:numId w:val="11"/>
      </w:numPr>
      <w:spacing w:after="60" w:line="276" w:lineRule="auto"/>
      <w:ind w:left="851" w:hanging="425"/>
    </w:pPr>
    <w:rPr>
      <w:szCs w:val="20"/>
    </w:rPr>
  </w:style>
  <w:style w:type="paragraph" w:styleId="Listennummer3">
    <w:name w:val="List Number 3"/>
    <w:basedOn w:val="Standard"/>
    <w:rsid w:val="007F6DE5"/>
    <w:pPr>
      <w:numPr>
        <w:numId w:val="20"/>
      </w:numPr>
      <w:ind w:left="1418" w:hanging="425"/>
      <w:contextualSpacing/>
    </w:pPr>
  </w:style>
  <w:style w:type="paragraph" w:customStyle="1" w:styleId="Tabelle-Standard">
    <w:name w:val="Tabelle-Standard"/>
    <w:basedOn w:val="Standard"/>
    <w:rsid w:val="008D712F"/>
    <w:pPr>
      <w:spacing w:before="60" w:after="60"/>
    </w:pPr>
    <w:rPr>
      <w:rFonts w:eastAsia="Arial"/>
      <w:spacing w:val="1"/>
      <w:w w:val="102"/>
      <w:szCs w:val="20"/>
    </w:rPr>
  </w:style>
  <w:style w:type="paragraph" w:customStyle="1" w:styleId="Tabelle-Aufzhlung2">
    <w:name w:val="Tabelle-Aufzählung 2"/>
    <w:basedOn w:val="Tabelle-Standard"/>
    <w:rsid w:val="008D712F"/>
    <w:pPr>
      <w:numPr>
        <w:numId w:val="25"/>
      </w:numPr>
    </w:pPr>
  </w:style>
  <w:style w:type="paragraph" w:customStyle="1" w:styleId="Tabelle-zentriert">
    <w:name w:val="Tabelle-zentriert"/>
    <w:basedOn w:val="Standard"/>
    <w:rsid w:val="008D712F"/>
    <w:pPr>
      <w:spacing w:before="60" w:after="60"/>
      <w:jc w:val="center"/>
    </w:pPr>
    <w:rPr>
      <w:rFonts w:eastAsia="Arial"/>
      <w:spacing w:val="1"/>
      <w:w w:val="102"/>
      <w:szCs w:val="20"/>
    </w:rPr>
  </w:style>
  <w:style w:type="paragraph" w:customStyle="1" w:styleId="Tabelle-berschriftW">
    <w:name w:val="Tabelle-Überschrift W"/>
    <w:basedOn w:val="Standard"/>
    <w:qFormat/>
    <w:rsid w:val="008D712F"/>
    <w:pPr>
      <w:spacing w:before="60" w:after="60" w:line="276" w:lineRule="auto"/>
      <w:jc w:val="center"/>
    </w:pPr>
    <w:rPr>
      <w:b/>
      <w:color w:val="FFFFFF" w:themeColor="background1"/>
      <w:szCs w:val="20"/>
    </w:rPr>
  </w:style>
  <w:style w:type="paragraph" w:customStyle="1" w:styleId="Tabelle-berschriftS">
    <w:name w:val="Tabelle-Überschrift S"/>
    <w:basedOn w:val="Standard"/>
    <w:rsid w:val="001F6BF4"/>
    <w:pPr>
      <w:spacing w:before="60" w:after="60" w:line="276" w:lineRule="auto"/>
      <w:jc w:val="center"/>
    </w:pPr>
    <w:rPr>
      <w:b/>
      <w:szCs w:val="20"/>
    </w:rPr>
  </w:style>
  <w:style w:type="table" w:styleId="Tabellenraster">
    <w:name w:val="Table Grid"/>
    <w:basedOn w:val="NormaleTabelle"/>
    <w:rsid w:val="001F6BF4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rsid w:val="0039181E"/>
    <w:rPr>
      <w:rFonts w:ascii="Arial" w:hAnsi="Arial"/>
      <w:color w:val="80808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sv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image" Target="media/image7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sv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svg"/><Relationship Id="rId22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s://creativecommons.org/publicdomain/zero/1.0/" TargetMode="External"/><Relationship Id="rId2" Type="http://schemas.openxmlformats.org/officeDocument/2006/relationships/image" Target="media/image110.jpeg"/><Relationship Id="rId1" Type="http://schemas.openxmlformats.org/officeDocument/2006/relationships/image" Target="media/image1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hyperlink" Target="https://www.gpm-ipma.de/politik-gesellschaft/bildung/pm-an-schulen" TargetMode="External"/><Relationship Id="rId1" Type="http://schemas.openxmlformats.org/officeDocument/2006/relationships/image" Target="media/image9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terP&#252;rckhauer\GPM%20Deutsche%20Gesellschaft%20f&#252;r%20Projektmanagement%20e.V\FG%20Projektmanagement%20macht%20Schule%20(GPM)%20-%20General\01_Vorlagen\PMmS_Vorlage_Kompetenz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95a28c-1261-4cd0-b515-ea04bb954a4f" xsi:nil="true"/>
    <lcf76f155ced4ddcb4097134ff3c332f xmlns="a3eb7ff5-5a1d-48c6-9100-6ec81aac503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143BDCD2C5AC46BC3A1197DBAE67B9" ma:contentTypeVersion="13" ma:contentTypeDescription="Ein neues Dokument erstellen." ma:contentTypeScope="" ma:versionID="ea2b643f58deed3b557506d6ffe97d26">
  <xsd:schema xmlns:xsd="http://www.w3.org/2001/XMLSchema" xmlns:xs="http://www.w3.org/2001/XMLSchema" xmlns:p="http://schemas.microsoft.com/office/2006/metadata/properties" xmlns:ns2="a3eb7ff5-5a1d-48c6-9100-6ec81aac5033" xmlns:ns3="0d95a28c-1261-4cd0-b515-ea04bb954a4f" targetNamespace="http://schemas.microsoft.com/office/2006/metadata/properties" ma:root="true" ma:fieldsID="9ab1100f82c3ac64227ce769e44c3cc3" ns2:_="" ns3:_="">
    <xsd:import namespace="a3eb7ff5-5a1d-48c6-9100-6ec81aac5033"/>
    <xsd:import namespace="0d95a28c-1261-4cd0-b515-ea04bb954a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b7ff5-5a1d-48c6-9100-6ec81aac50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b4b6d42c-51e6-487b-9754-685802a2e2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95a28c-1261-4cd0-b515-ea04bb954a4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1f7160c-6b51-4db9-b268-d9213219ff6e}" ma:internalName="TaxCatchAll" ma:showField="CatchAllData" ma:web="0d95a28c-1261-4cd0-b515-ea04bb954a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74BD3F-3FEC-4612-B0F7-CF334C6027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B5211D-34CD-4738-8B79-B0BB7699E2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E8DF13-9E5D-44E3-8036-9AE7F6670801}"/>
</file>

<file path=customXml/itemProps4.xml><?xml version="1.0" encoding="utf-8"?>
<ds:datastoreItem xmlns:ds="http://schemas.openxmlformats.org/officeDocument/2006/customXml" ds:itemID="{AAEA50FC-7C76-4CB7-B1B2-ACE3A4C8A3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PMmS_Vorlage_Kompetenz</Template>
  <TotalTime>0</TotalTime>
  <Pages>1</Pages>
  <Words>60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PMmS</vt:lpstr>
    </vt:vector>
  </TitlesOfParts>
  <Company>GPM e.V.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PMmS</dc:title>
  <dc:subject/>
  <dc:creator>Peter Pürckhauer</dc:creator>
  <cp:keywords/>
  <cp:lastModifiedBy>Gernot Schultz-Berndt</cp:lastModifiedBy>
  <cp:revision>9</cp:revision>
  <cp:lastPrinted>2024-06-13T12:04:00Z</cp:lastPrinted>
  <dcterms:created xsi:type="dcterms:W3CDTF">2023-04-16T12:10:00Z</dcterms:created>
  <dcterms:modified xsi:type="dcterms:W3CDTF">2025-01-28T16:34:00Z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0x01010023143BDCD2C5AC46BC3A1197DBAE67B9</vt:lpwstr>
  </property>
  <property fmtid="{D5CDD505-2E9C-101B-9397-08002B2CF9AE}" pid="3" name="MediaServiceImageTags">
    <vt:lpwstr/>
  </property>
  <property fmtid="{D5CDD505-2E9C-101B-9397-08002B2CF9AE}" pid="4" name="Order">
    <vt:r8>363100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